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84F" w:rsidRDefault="0072684F" w:rsidP="00EC4EF0">
      <w:pPr>
        <w:spacing w:after="274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863330" cy="6448211"/>
            <wp:effectExtent l="19050" t="0" r="0" b="0"/>
            <wp:docPr id="1" name="Рисунок 1" descr="E:\Скан. прогр\окруж.мир 3 к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кан. прогр\окруж.мир 3 кл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6448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684F" w:rsidRDefault="0072684F" w:rsidP="00EC4EF0">
      <w:pPr>
        <w:spacing w:after="274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4EF0" w:rsidRPr="00EC4EF0" w:rsidRDefault="00EC4EF0" w:rsidP="00EC4EF0">
      <w:pPr>
        <w:spacing w:after="274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C4E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Пояснительная записка.</w:t>
      </w:r>
    </w:p>
    <w:p w:rsidR="00EC4EF0" w:rsidRPr="00EC4EF0" w:rsidRDefault="00EC4EF0" w:rsidP="00EC4EF0">
      <w:pPr>
        <w:spacing w:after="41" w:line="240" w:lineRule="auto"/>
        <w:ind w:left="-5" w:right="-1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4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составлена на основе авторской программы А.А.Плешакова, Москва</w:t>
      </w:r>
      <w:proofErr w:type="gramStart"/>
      <w:r w:rsidRPr="00EC4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,«</w:t>
      </w:r>
      <w:proofErr w:type="gramEnd"/>
      <w:r w:rsidRPr="00EC4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Просвещение», 2014г.  к учебнику «Окружающий мир</w:t>
      </w:r>
      <w:r w:rsidRPr="003A5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</w:t>
      </w:r>
      <w:r w:rsidRPr="00EC4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класс» под редакцией А.А.Плешакова, Москва, « Просвещение», 2014г.   </w:t>
      </w:r>
    </w:p>
    <w:p w:rsidR="00EC4EF0" w:rsidRPr="00EC4EF0" w:rsidRDefault="00EC4EF0" w:rsidP="00EC4EF0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C4E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предмета</w:t>
      </w:r>
    </w:p>
    <w:p w:rsidR="00EC4EF0" w:rsidRPr="003A5790" w:rsidRDefault="003A5790" w:rsidP="00EC4E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790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3A5790" w:rsidRPr="003A5790" w:rsidRDefault="003A5790" w:rsidP="003A579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1)</w:t>
      </w:r>
      <w:r w:rsidRPr="003A5790">
        <w:rPr>
          <w:rFonts w:ascii="Times New Roman" w:hAnsi="Times New Roman" w:cs="Times New Roman"/>
          <w:sz w:val="24"/>
          <w:szCs w:val="24"/>
        </w:rPr>
        <w:tab/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ориентации; </w:t>
      </w:r>
    </w:p>
    <w:p w:rsidR="003A5790" w:rsidRPr="003A5790" w:rsidRDefault="003A5790" w:rsidP="003A579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2)</w:t>
      </w:r>
      <w:r w:rsidRPr="003A5790">
        <w:rPr>
          <w:rFonts w:ascii="Times New Roman" w:hAnsi="Times New Roman" w:cs="Times New Roman"/>
          <w:sz w:val="24"/>
          <w:szCs w:val="24"/>
        </w:rPr>
        <w:tab/>
        <w:t xml:space="preserve">формирование целостного, социально ориентированного взгляда на мир в его органичном единстве и разнообразии природы, народов, культур и религий; </w:t>
      </w:r>
    </w:p>
    <w:p w:rsidR="003A5790" w:rsidRPr="003A5790" w:rsidRDefault="003A5790" w:rsidP="003A579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3)</w:t>
      </w:r>
      <w:r w:rsidRPr="003A5790">
        <w:rPr>
          <w:rFonts w:ascii="Times New Roman" w:hAnsi="Times New Roman" w:cs="Times New Roman"/>
          <w:sz w:val="24"/>
          <w:szCs w:val="24"/>
        </w:rPr>
        <w:tab/>
        <w:t xml:space="preserve">формирование уважительного отношения к иному мнению, истории и культуре других народов; </w:t>
      </w:r>
    </w:p>
    <w:p w:rsidR="003A5790" w:rsidRPr="003A5790" w:rsidRDefault="003A5790" w:rsidP="003A579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4)</w:t>
      </w:r>
      <w:r w:rsidRPr="003A5790">
        <w:rPr>
          <w:rFonts w:ascii="Times New Roman" w:hAnsi="Times New Roman" w:cs="Times New Roman"/>
          <w:sz w:val="24"/>
          <w:szCs w:val="24"/>
        </w:rPr>
        <w:tab/>
        <w:t xml:space="preserve">овладение начальными навыками адаптации в динамично изменяющемся и развивающемся мире; </w:t>
      </w:r>
    </w:p>
    <w:p w:rsidR="003A5790" w:rsidRPr="003A5790" w:rsidRDefault="003A5790" w:rsidP="003A579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5)</w:t>
      </w:r>
      <w:r w:rsidRPr="003A5790">
        <w:rPr>
          <w:rFonts w:ascii="Times New Roman" w:hAnsi="Times New Roman" w:cs="Times New Roman"/>
          <w:sz w:val="24"/>
          <w:szCs w:val="24"/>
        </w:rPr>
        <w:tab/>
        <w:t xml:space="preserve">принятие и освоение социальной роли обучающегося, развитие мотивов учебной деятельности и формирование личностного смысла учения; </w:t>
      </w:r>
    </w:p>
    <w:p w:rsidR="003A5790" w:rsidRPr="003A5790" w:rsidRDefault="003A5790" w:rsidP="003A579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6)</w:t>
      </w:r>
      <w:r w:rsidRPr="003A5790">
        <w:rPr>
          <w:rFonts w:ascii="Times New Roman" w:hAnsi="Times New Roman" w:cs="Times New Roman"/>
          <w:sz w:val="24"/>
          <w:szCs w:val="24"/>
        </w:rPr>
        <w:tab/>
        <w:t xml:space="preserve"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</w:r>
    </w:p>
    <w:p w:rsidR="003A5790" w:rsidRPr="003A5790" w:rsidRDefault="003A5790" w:rsidP="003A579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7)</w:t>
      </w:r>
      <w:r w:rsidRPr="003A5790">
        <w:rPr>
          <w:rFonts w:ascii="Times New Roman" w:hAnsi="Times New Roman" w:cs="Times New Roman"/>
          <w:sz w:val="24"/>
          <w:szCs w:val="24"/>
        </w:rPr>
        <w:tab/>
        <w:t xml:space="preserve">формирование эстетических потребностей, ценностей и чувств; </w:t>
      </w:r>
    </w:p>
    <w:p w:rsidR="003A5790" w:rsidRPr="003A5790" w:rsidRDefault="003A5790" w:rsidP="003A579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8)</w:t>
      </w:r>
      <w:r w:rsidRPr="003A5790">
        <w:rPr>
          <w:rFonts w:ascii="Times New Roman" w:hAnsi="Times New Roman" w:cs="Times New Roman"/>
          <w:sz w:val="24"/>
          <w:szCs w:val="24"/>
        </w:rPr>
        <w:tab/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3A5790" w:rsidRPr="003A5790" w:rsidRDefault="003A5790" w:rsidP="003A579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lastRenderedPageBreak/>
        <w:t>9)</w:t>
      </w:r>
      <w:r w:rsidRPr="003A5790">
        <w:rPr>
          <w:rFonts w:ascii="Times New Roman" w:hAnsi="Times New Roman" w:cs="Times New Roman"/>
          <w:sz w:val="24"/>
          <w:szCs w:val="24"/>
        </w:rPr>
        <w:tab/>
        <w:t xml:space="preserve"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 </w:t>
      </w:r>
    </w:p>
    <w:p w:rsidR="003A5790" w:rsidRPr="003A5790" w:rsidRDefault="003A5790" w:rsidP="003A579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10)</w:t>
      </w:r>
      <w:r w:rsidRPr="003A5790">
        <w:rPr>
          <w:rFonts w:ascii="Times New Roman" w:hAnsi="Times New Roman" w:cs="Times New Roman"/>
          <w:sz w:val="24"/>
          <w:szCs w:val="24"/>
        </w:rPr>
        <w:tab/>
        <w:t xml:space="preserve"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</w:r>
    </w:p>
    <w:p w:rsidR="003A5790" w:rsidRPr="003A5790" w:rsidRDefault="003A5790" w:rsidP="003A57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A5790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3A5790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3A5790" w:rsidRPr="003A5790" w:rsidRDefault="003A5790" w:rsidP="003A579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1)</w:t>
      </w:r>
      <w:r w:rsidRPr="003A5790">
        <w:rPr>
          <w:rFonts w:ascii="Times New Roman" w:hAnsi="Times New Roman" w:cs="Times New Roman"/>
          <w:sz w:val="24"/>
          <w:szCs w:val="24"/>
        </w:rPr>
        <w:tab/>
        <w:t xml:space="preserve">овладение способностью принимать и сохранять цели и задачи учебной деятельности, поиска средств </w:t>
      </w:r>
      <w:proofErr w:type="spellStart"/>
      <w:r w:rsidRPr="003A5790">
        <w:rPr>
          <w:rFonts w:ascii="Times New Roman" w:hAnsi="Times New Roman" w:cs="Times New Roman"/>
          <w:sz w:val="24"/>
          <w:szCs w:val="24"/>
        </w:rPr>
        <w:t>еѐ</w:t>
      </w:r>
      <w:proofErr w:type="spellEnd"/>
      <w:r w:rsidRPr="003A5790">
        <w:rPr>
          <w:rFonts w:ascii="Times New Roman" w:hAnsi="Times New Roman" w:cs="Times New Roman"/>
          <w:sz w:val="24"/>
          <w:szCs w:val="24"/>
        </w:rPr>
        <w:t xml:space="preserve"> осуществления; </w:t>
      </w:r>
    </w:p>
    <w:p w:rsidR="003A5790" w:rsidRPr="003A5790" w:rsidRDefault="003A5790" w:rsidP="003A579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2)</w:t>
      </w:r>
      <w:r w:rsidRPr="003A5790">
        <w:rPr>
          <w:rFonts w:ascii="Times New Roman" w:hAnsi="Times New Roman" w:cs="Times New Roman"/>
          <w:sz w:val="24"/>
          <w:szCs w:val="24"/>
        </w:rPr>
        <w:tab/>
        <w:t xml:space="preserve">освоение способов решения проблем творческого и поискового характера; </w:t>
      </w:r>
    </w:p>
    <w:p w:rsidR="003A5790" w:rsidRPr="003A5790" w:rsidRDefault="003A5790" w:rsidP="003A579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3)</w:t>
      </w:r>
      <w:r w:rsidRPr="003A5790">
        <w:rPr>
          <w:rFonts w:ascii="Times New Roman" w:hAnsi="Times New Roman" w:cs="Times New Roman"/>
          <w:sz w:val="24"/>
          <w:szCs w:val="24"/>
        </w:rPr>
        <w:tab/>
        <w:t xml:space="preserve">формирование умения планировать, контролировать и оценивать учебные действия в соответствии с поставленной задачей и условиями </w:t>
      </w:r>
      <w:proofErr w:type="spellStart"/>
      <w:r w:rsidRPr="003A5790">
        <w:rPr>
          <w:rFonts w:ascii="Times New Roman" w:hAnsi="Times New Roman" w:cs="Times New Roman"/>
          <w:sz w:val="24"/>
          <w:szCs w:val="24"/>
        </w:rPr>
        <w:t>еѐ</w:t>
      </w:r>
      <w:proofErr w:type="spellEnd"/>
      <w:r w:rsidRPr="003A5790">
        <w:rPr>
          <w:rFonts w:ascii="Times New Roman" w:hAnsi="Times New Roman" w:cs="Times New Roman"/>
          <w:sz w:val="24"/>
          <w:szCs w:val="24"/>
        </w:rPr>
        <w:t xml:space="preserve"> реализации; определять наиболее эффективные способы достижения результата; </w:t>
      </w:r>
    </w:p>
    <w:p w:rsidR="003A5790" w:rsidRPr="003A5790" w:rsidRDefault="003A5790" w:rsidP="003A579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4)</w:t>
      </w:r>
      <w:r w:rsidRPr="003A5790">
        <w:rPr>
          <w:rFonts w:ascii="Times New Roman" w:hAnsi="Times New Roman" w:cs="Times New Roman"/>
          <w:sz w:val="24"/>
          <w:szCs w:val="24"/>
        </w:rPr>
        <w:tab/>
        <w:t xml:space="preserve">формирование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3A5790" w:rsidRPr="003A5790" w:rsidRDefault="003A5790" w:rsidP="003A579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5)</w:t>
      </w:r>
      <w:r w:rsidRPr="003A5790">
        <w:rPr>
          <w:rFonts w:ascii="Times New Roman" w:hAnsi="Times New Roman" w:cs="Times New Roman"/>
          <w:sz w:val="24"/>
          <w:szCs w:val="24"/>
        </w:rPr>
        <w:tab/>
        <w:t xml:space="preserve">освоение начальных форм познавательной и личностной рефлексии;  </w:t>
      </w:r>
    </w:p>
    <w:p w:rsidR="003A5790" w:rsidRPr="003A5790" w:rsidRDefault="003A5790" w:rsidP="003A579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6)</w:t>
      </w:r>
      <w:r w:rsidRPr="003A5790">
        <w:rPr>
          <w:rFonts w:ascii="Times New Roman" w:hAnsi="Times New Roman" w:cs="Times New Roman"/>
          <w:sz w:val="24"/>
          <w:szCs w:val="24"/>
        </w:rPr>
        <w:tab/>
        <w:t xml:space="preserve"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 </w:t>
      </w:r>
    </w:p>
    <w:p w:rsidR="003A5790" w:rsidRPr="003A5790" w:rsidRDefault="003A5790" w:rsidP="003A579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7)</w:t>
      </w:r>
      <w:r w:rsidRPr="003A5790">
        <w:rPr>
          <w:rFonts w:ascii="Times New Roman" w:hAnsi="Times New Roman" w:cs="Times New Roman"/>
          <w:sz w:val="24"/>
          <w:szCs w:val="24"/>
        </w:rPr>
        <w:tab/>
        <w:t xml:space="preserve">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задач; </w:t>
      </w:r>
    </w:p>
    <w:p w:rsidR="003A5790" w:rsidRPr="003A5790" w:rsidRDefault="003A5790" w:rsidP="003A579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8)</w:t>
      </w:r>
      <w:r w:rsidRPr="003A5790">
        <w:rPr>
          <w:rFonts w:ascii="Times New Roman" w:hAnsi="Times New Roman" w:cs="Times New Roman"/>
          <w:sz w:val="24"/>
          <w:szCs w:val="24"/>
        </w:rPr>
        <w:tab/>
        <w:t xml:space="preserve"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 «Окружающий мир»; </w:t>
      </w:r>
    </w:p>
    <w:p w:rsidR="003A5790" w:rsidRPr="003A5790" w:rsidRDefault="003A5790" w:rsidP="003A579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9)</w:t>
      </w:r>
      <w:r w:rsidRPr="003A5790">
        <w:rPr>
          <w:rFonts w:ascii="Times New Roman" w:hAnsi="Times New Roman" w:cs="Times New Roman"/>
          <w:sz w:val="24"/>
          <w:szCs w:val="24"/>
        </w:rPr>
        <w:tab/>
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</w:r>
    </w:p>
    <w:p w:rsidR="003A5790" w:rsidRPr="003A5790" w:rsidRDefault="003A5790" w:rsidP="003A579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lastRenderedPageBreak/>
        <w:t>10)</w:t>
      </w:r>
      <w:r w:rsidRPr="003A5790">
        <w:rPr>
          <w:rFonts w:ascii="Times New Roman" w:hAnsi="Times New Roman" w:cs="Times New Roman"/>
          <w:sz w:val="24"/>
          <w:szCs w:val="24"/>
        </w:rPr>
        <w:tab/>
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</w:t>
      </w:r>
      <w:proofErr w:type="spellStart"/>
      <w:r w:rsidRPr="003A5790">
        <w:rPr>
          <w:rFonts w:ascii="Times New Roman" w:hAnsi="Times New Roman" w:cs="Times New Roman"/>
          <w:sz w:val="24"/>
          <w:szCs w:val="24"/>
        </w:rPr>
        <w:t>своѐ</w:t>
      </w:r>
      <w:proofErr w:type="spellEnd"/>
      <w:r w:rsidRPr="003A5790">
        <w:rPr>
          <w:rFonts w:ascii="Times New Roman" w:hAnsi="Times New Roman" w:cs="Times New Roman"/>
          <w:sz w:val="24"/>
          <w:szCs w:val="24"/>
        </w:rPr>
        <w:t xml:space="preserve"> мнение и аргументировать свою точку зрения и оценку событий; </w:t>
      </w:r>
    </w:p>
    <w:p w:rsidR="003A5790" w:rsidRPr="003A5790" w:rsidRDefault="003A5790" w:rsidP="003A579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11)</w:t>
      </w:r>
      <w:r w:rsidRPr="003A5790">
        <w:rPr>
          <w:rFonts w:ascii="Times New Roman" w:hAnsi="Times New Roman" w:cs="Times New Roman"/>
          <w:sz w:val="24"/>
          <w:szCs w:val="24"/>
        </w:rPr>
        <w:tab/>
        <w:t xml:space="preserve">определение общей цели и путей </w:t>
      </w:r>
      <w:proofErr w:type="spellStart"/>
      <w:r w:rsidRPr="003A5790">
        <w:rPr>
          <w:rFonts w:ascii="Times New Roman" w:hAnsi="Times New Roman" w:cs="Times New Roman"/>
          <w:sz w:val="24"/>
          <w:szCs w:val="24"/>
        </w:rPr>
        <w:t>еѐ</w:t>
      </w:r>
      <w:proofErr w:type="spellEnd"/>
      <w:r w:rsidRPr="003A5790">
        <w:rPr>
          <w:rFonts w:ascii="Times New Roman" w:hAnsi="Times New Roman" w:cs="Times New Roman"/>
          <w:sz w:val="24"/>
          <w:szCs w:val="24"/>
        </w:rPr>
        <w:t xml:space="preserve">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 </w:t>
      </w:r>
    </w:p>
    <w:p w:rsidR="003A5790" w:rsidRPr="003A5790" w:rsidRDefault="003A5790" w:rsidP="003A579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12)</w:t>
      </w:r>
      <w:r w:rsidRPr="003A5790">
        <w:rPr>
          <w:rFonts w:ascii="Times New Roman" w:hAnsi="Times New Roman" w:cs="Times New Roman"/>
          <w:sz w:val="24"/>
          <w:szCs w:val="24"/>
        </w:rPr>
        <w:tab/>
        <w:t xml:space="preserve"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«Окружающий мир»;  </w:t>
      </w:r>
    </w:p>
    <w:p w:rsidR="003A5790" w:rsidRPr="003A5790" w:rsidRDefault="003A5790" w:rsidP="003A579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13)</w:t>
      </w:r>
      <w:r w:rsidRPr="003A5790">
        <w:rPr>
          <w:rFonts w:ascii="Times New Roman" w:hAnsi="Times New Roman" w:cs="Times New Roman"/>
          <w:sz w:val="24"/>
          <w:szCs w:val="24"/>
        </w:rPr>
        <w:tab/>
        <w:t xml:space="preserve">овладение базовыми предметными и </w:t>
      </w:r>
      <w:proofErr w:type="spellStart"/>
      <w:r w:rsidRPr="003A5790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3A5790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процессами; </w:t>
      </w:r>
    </w:p>
    <w:p w:rsidR="003A5790" w:rsidRPr="003A5790" w:rsidRDefault="003A5790" w:rsidP="003A579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14)</w:t>
      </w:r>
      <w:r w:rsidRPr="003A5790">
        <w:rPr>
          <w:rFonts w:ascii="Times New Roman" w:hAnsi="Times New Roman" w:cs="Times New Roman"/>
          <w:sz w:val="24"/>
          <w:szCs w:val="24"/>
        </w:rPr>
        <w:tab/>
        <w:t xml:space="preserve"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«Окружающий мир». </w:t>
      </w:r>
    </w:p>
    <w:p w:rsidR="003A5790" w:rsidRPr="003A5790" w:rsidRDefault="003A5790" w:rsidP="003A57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790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3A5790" w:rsidRPr="003A5790" w:rsidRDefault="003A5790" w:rsidP="003A579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1)</w:t>
      </w:r>
      <w:r w:rsidRPr="003A5790">
        <w:rPr>
          <w:rFonts w:ascii="Times New Roman" w:hAnsi="Times New Roman" w:cs="Times New Roman"/>
          <w:sz w:val="24"/>
          <w:szCs w:val="24"/>
        </w:rPr>
        <w:tab/>
        <w:t xml:space="preserve">понимание особой роли России в мировой истории, воспитание чувства гордости за национальные свершения, открытия, победы; </w:t>
      </w:r>
    </w:p>
    <w:p w:rsidR="003A5790" w:rsidRPr="003A5790" w:rsidRDefault="003A5790" w:rsidP="003A579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2)</w:t>
      </w:r>
      <w:r w:rsidRPr="003A579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A579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A5790">
        <w:rPr>
          <w:rFonts w:ascii="Times New Roman" w:hAnsi="Times New Roman" w:cs="Times New Roman"/>
          <w:sz w:val="24"/>
          <w:szCs w:val="24"/>
        </w:rPr>
        <w:t xml:space="preserve"> уважительного отношения к России, родному краю, своей семье, истории, культуре, природе нашей страны, </w:t>
      </w:r>
      <w:proofErr w:type="spellStart"/>
      <w:r w:rsidRPr="003A5790">
        <w:rPr>
          <w:rFonts w:ascii="Times New Roman" w:hAnsi="Times New Roman" w:cs="Times New Roman"/>
          <w:sz w:val="24"/>
          <w:szCs w:val="24"/>
        </w:rPr>
        <w:t>еѐ</w:t>
      </w:r>
      <w:proofErr w:type="spellEnd"/>
      <w:r w:rsidRPr="003A5790">
        <w:rPr>
          <w:rFonts w:ascii="Times New Roman" w:hAnsi="Times New Roman" w:cs="Times New Roman"/>
          <w:sz w:val="24"/>
          <w:szCs w:val="24"/>
        </w:rPr>
        <w:t xml:space="preserve"> современной жизни; </w:t>
      </w:r>
    </w:p>
    <w:p w:rsidR="003A5790" w:rsidRPr="003A5790" w:rsidRDefault="003A5790" w:rsidP="003A579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3)</w:t>
      </w:r>
      <w:r w:rsidRPr="003A5790">
        <w:rPr>
          <w:rFonts w:ascii="Times New Roman" w:hAnsi="Times New Roman" w:cs="Times New Roman"/>
          <w:sz w:val="24"/>
          <w:szCs w:val="24"/>
        </w:rPr>
        <w:tab/>
        <w:t xml:space="preserve"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3A5790">
        <w:rPr>
          <w:rFonts w:ascii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3A5790">
        <w:rPr>
          <w:rFonts w:ascii="Times New Roman" w:hAnsi="Times New Roman" w:cs="Times New Roman"/>
          <w:sz w:val="24"/>
          <w:szCs w:val="24"/>
        </w:rPr>
        <w:t xml:space="preserve"> поведения в природной и социальной среде; </w:t>
      </w:r>
    </w:p>
    <w:p w:rsidR="003A5790" w:rsidRPr="003A5790" w:rsidRDefault="003A5790" w:rsidP="003A579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4)</w:t>
      </w:r>
      <w:r w:rsidRPr="003A5790">
        <w:rPr>
          <w:rFonts w:ascii="Times New Roman" w:hAnsi="Times New Roman" w:cs="Times New Roman"/>
          <w:sz w:val="24"/>
          <w:szCs w:val="24"/>
        </w:rPr>
        <w:tab/>
        <w:t xml:space="preserve">освоение доступных способов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пространстве); </w:t>
      </w:r>
    </w:p>
    <w:p w:rsidR="003A5790" w:rsidRPr="003A5790" w:rsidRDefault="003A5790" w:rsidP="003A579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5)</w:t>
      </w:r>
      <w:r w:rsidRPr="003A5790">
        <w:rPr>
          <w:rFonts w:ascii="Times New Roman" w:hAnsi="Times New Roman" w:cs="Times New Roman"/>
          <w:sz w:val="24"/>
          <w:szCs w:val="24"/>
        </w:rPr>
        <w:tab/>
        <w:t xml:space="preserve">развитие навыков устанавливать и выявлять причинно-следственные связи в окружающем мире. </w:t>
      </w:r>
    </w:p>
    <w:p w:rsidR="003A5790" w:rsidRPr="003A5790" w:rsidRDefault="003A5790" w:rsidP="003A579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lastRenderedPageBreak/>
        <w:t xml:space="preserve">В процессе освоения предметного содержания окружающего мира у обучающихся формируются общие учебные умения, навыки и способы познавательной деятельности, предусматриваемые стандартом начального общего образования: - наблюдать объекты окружающего мира; </w:t>
      </w:r>
    </w:p>
    <w:p w:rsidR="003A5790" w:rsidRPr="003A5790" w:rsidRDefault="003A5790" w:rsidP="003A579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-</w:t>
      </w:r>
      <w:r w:rsidRPr="003A5790">
        <w:rPr>
          <w:rFonts w:ascii="Times New Roman" w:hAnsi="Times New Roman" w:cs="Times New Roman"/>
          <w:sz w:val="24"/>
          <w:szCs w:val="24"/>
        </w:rPr>
        <w:tab/>
        <w:t xml:space="preserve">работать с учебником, энциклопедиями; </w:t>
      </w:r>
    </w:p>
    <w:p w:rsidR="003A5790" w:rsidRPr="003A5790" w:rsidRDefault="003A5790" w:rsidP="003A579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-</w:t>
      </w:r>
      <w:r w:rsidRPr="003A5790">
        <w:rPr>
          <w:rFonts w:ascii="Times New Roman" w:hAnsi="Times New Roman" w:cs="Times New Roman"/>
          <w:sz w:val="24"/>
          <w:szCs w:val="24"/>
        </w:rPr>
        <w:tab/>
        <w:t xml:space="preserve">работать с памятками, алгоритмами, схемами-опорами; </w:t>
      </w:r>
    </w:p>
    <w:p w:rsidR="003A5790" w:rsidRPr="003A5790" w:rsidRDefault="003A5790" w:rsidP="003A579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-</w:t>
      </w:r>
      <w:r w:rsidRPr="003A5790">
        <w:rPr>
          <w:rFonts w:ascii="Times New Roman" w:hAnsi="Times New Roman" w:cs="Times New Roman"/>
          <w:sz w:val="24"/>
          <w:szCs w:val="24"/>
        </w:rPr>
        <w:tab/>
        <w:t xml:space="preserve">рассуждать, участвовать в беседе, дискуссии; </w:t>
      </w:r>
    </w:p>
    <w:p w:rsidR="003A5790" w:rsidRPr="003A5790" w:rsidRDefault="003A5790" w:rsidP="003A579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-</w:t>
      </w:r>
      <w:r w:rsidRPr="003A5790">
        <w:rPr>
          <w:rFonts w:ascii="Times New Roman" w:hAnsi="Times New Roman" w:cs="Times New Roman"/>
          <w:sz w:val="24"/>
          <w:szCs w:val="24"/>
        </w:rPr>
        <w:tab/>
        <w:t xml:space="preserve">уметь работать в паре, группе, индивидуально; </w:t>
      </w:r>
    </w:p>
    <w:p w:rsidR="003A5790" w:rsidRPr="003A5790" w:rsidRDefault="003A5790" w:rsidP="003A579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-</w:t>
      </w:r>
      <w:r w:rsidRPr="003A5790">
        <w:rPr>
          <w:rFonts w:ascii="Times New Roman" w:hAnsi="Times New Roman" w:cs="Times New Roman"/>
          <w:sz w:val="24"/>
          <w:szCs w:val="24"/>
        </w:rPr>
        <w:tab/>
        <w:t xml:space="preserve">уметь оценить себя, товарища; </w:t>
      </w:r>
    </w:p>
    <w:p w:rsidR="003A5790" w:rsidRPr="003A5790" w:rsidRDefault="003A5790" w:rsidP="003A579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-</w:t>
      </w:r>
      <w:r w:rsidRPr="003A5790">
        <w:rPr>
          <w:rFonts w:ascii="Times New Roman" w:hAnsi="Times New Roman" w:cs="Times New Roman"/>
          <w:sz w:val="24"/>
          <w:szCs w:val="24"/>
        </w:rPr>
        <w:tab/>
        <w:t xml:space="preserve">формировать коммуникативные умения; </w:t>
      </w:r>
    </w:p>
    <w:p w:rsidR="003A5790" w:rsidRPr="003A5790" w:rsidRDefault="003A5790" w:rsidP="003A579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-</w:t>
      </w:r>
      <w:r w:rsidRPr="003A5790">
        <w:rPr>
          <w:rFonts w:ascii="Times New Roman" w:hAnsi="Times New Roman" w:cs="Times New Roman"/>
          <w:sz w:val="24"/>
          <w:szCs w:val="24"/>
        </w:rPr>
        <w:tab/>
        <w:t xml:space="preserve">развивать познавательные, интеллектуально-учебные умения; </w:t>
      </w:r>
    </w:p>
    <w:p w:rsidR="003A5790" w:rsidRPr="003A5790" w:rsidRDefault="003A5790" w:rsidP="003A579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-</w:t>
      </w:r>
      <w:r w:rsidRPr="003A5790">
        <w:rPr>
          <w:rFonts w:ascii="Times New Roman" w:hAnsi="Times New Roman" w:cs="Times New Roman"/>
          <w:sz w:val="24"/>
          <w:szCs w:val="24"/>
        </w:rPr>
        <w:tab/>
        <w:t xml:space="preserve">уметь пользоваться приобретенными знаниями в повседневной практической жизни. </w:t>
      </w:r>
    </w:p>
    <w:p w:rsidR="00EC4EF0" w:rsidRPr="003A5790" w:rsidRDefault="00EC4EF0" w:rsidP="003A579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C4EF0" w:rsidRPr="003A5790" w:rsidRDefault="00EC4EF0" w:rsidP="00EC4EF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 xml:space="preserve">В результате изучения окружающего мира </w:t>
      </w:r>
      <w:r w:rsidRPr="003A5790">
        <w:rPr>
          <w:rFonts w:ascii="Times New Roman" w:hAnsi="Times New Roman" w:cs="Times New Roman"/>
          <w:i/>
          <w:sz w:val="24"/>
          <w:szCs w:val="24"/>
        </w:rPr>
        <w:t>третьеклассники научатся:</w:t>
      </w:r>
    </w:p>
    <w:p w:rsidR="00EC4EF0" w:rsidRPr="003A5790" w:rsidRDefault="00EC4EF0" w:rsidP="00EC4EF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•</w:t>
      </w:r>
      <w:r w:rsidRPr="003A5790">
        <w:rPr>
          <w:rFonts w:ascii="Times New Roman" w:hAnsi="Times New Roman" w:cs="Times New Roman"/>
          <w:sz w:val="24"/>
          <w:szCs w:val="24"/>
        </w:rPr>
        <w:tab/>
        <w:t>определять место человека в мире;</w:t>
      </w:r>
    </w:p>
    <w:p w:rsidR="00EC4EF0" w:rsidRPr="003A5790" w:rsidRDefault="00EC4EF0" w:rsidP="00EC4EF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•</w:t>
      </w:r>
      <w:r w:rsidRPr="003A5790">
        <w:rPr>
          <w:rFonts w:ascii="Times New Roman" w:hAnsi="Times New Roman" w:cs="Times New Roman"/>
          <w:sz w:val="24"/>
          <w:szCs w:val="24"/>
        </w:rPr>
        <w:tab/>
        <w:t>распознавать тела и вещества, твёрдые вещества, жидкости и газы;</w:t>
      </w:r>
    </w:p>
    <w:p w:rsidR="00EC4EF0" w:rsidRPr="003A5790" w:rsidRDefault="00EC4EF0" w:rsidP="00EC4EF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•</w:t>
      </w:r>
      <w:r w:rsidRPr="003A5790">
        <w:rPr>
          <w:rFonts w:ascii="Times New Roman" w:hAnsi="Times New Roman" w:cs="Times New Roman"/>
          <w:sz w:val="24"/>
          <w:szCs w:val="24"/>
        </w:rPr>
        <w:tab/>
        <w:t>называть основные свойства воздуха и воды;</w:t>
      </w:r>
    </w:p>
    <w:p w:rsidR="00EC4EF0" w:rsidRPr="003A5790" w:rsidRDefault="00EC4EF0" w:rsidP="00EC4EF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•</w:t>
      </w:r>
      <w:r w:rsidRPr="003A5790">
        <w:rPr>
          <w:rFonts w:ascii="Times New Roman" w:hAnsi="Times New Roman" w:cs="Times New Roman"/>
          <w:sz w:val="24"/>
          <w:szCs w:val="24"/>
        </w:rPr>
        <w:tab/>
        <w:t>объяснять круговорот воды в природе;</w:t>
      </w:r>
    </w:p>
    <w:p w:rsidR="00EC4EF0" w:rsidRPr="003A5790" w:rsidRDefault="00EC4EF0" w:rsidP="00EC4EF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•</w:t>
      </w:r>
      <w:r w:rsidRPr="003A5790">
        <w:rPr>
          <w:rFonts w:ascii="Times New Roman" w:hAnsi="Times New Roman" w:cs="Times New Roman"/>
          <w:sz w:val="24"/>
          <w:szCs w:val="24"/>
        </w:rPr>
        <w:tab/>
        <w:t>определять основные группы живого (растения, животные, грибы, бактерии); группы растений (водоросли, мхи, папоротники, хвойные, цветковые); группы животных, съедобные и несъедобные грибы;</w:t>
      </w:r>
    </w:p>
    <w:p w:rsidR="00EC4EF0" w:rsidRPr="003A5790" w:rsidRDefault="00EC4EF0" w:rsidP="00EC4EF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3A5790">
        <w:rPr>
          <w:rFonts w:ascii="Times New Roman" w:hAnsi="Times New Roman" w:cs="Times New Roman"/>
          <w:sz w:val="24"/>
          <w:szCs w:val="24"/>
        </w:rPr>
        <w:tab/>
        <w:t>устанавливать взаимосвязи между природой и человеком;</w:t>
      </w:r>
    </w:p>
    <w:p w:rsidR="00EC4EF0" w:rsidRPr="003A5790" w:rsidRDefault="00EC4EF0" w:rsidP="00EC4EF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•</w:t>
      </w:r>
      <w:r w:rsidRPr="003A5790">
        <w:rPr>
          <w:rFonts w:ascii="Times New Roman" w:hAnsi="Times New Roman" w:cs="Times New Roman"/>
          <w:sz w:val="24"/>
          <w:szCs w:val="24"/>
        </w:rPr>
        <w:tab/>
        <w:t>характеризовать системы органов человека (их части и назначение);</w:t>
      </w:r>
    </w:p>
    <w:p w:rsidR="00EC4EF0" w:rsidRPr="003A5790" w:rsidRDefault="00EC4EF0" w:rsidP="00EC4EF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•</w:t>
      </w:r>
      <w:r w:rsidRPr="003A5790">
        <w:rPr>
          <w:rFonts w:ascii="Times New Roman" w:hAnsi="Times New Roman" w:cs="Times New Roman"/>
          <w:sz w:val="24"/>
          <w:szCs w:val="24"/>
        </w:rPr>
        <w:tab/>
        <w:t>правилам гигиены; основы здорового образа жизни;</w:t>
      </w:r>
    </w:p>
    <w:p w:rsidR="00EC4EF0" w:rsidRPr="003A5790" w:rsidRDefault="00EC4EF0" w:rsidP="00EC4EF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•</w:t>
      </w:r>
      <w:r w:rsidRPr="003A5790">
        <w:rPr>
          <w:rFonts w:ascii="Times New Roman" w:hAnsi="Times New Roman" w:cs="Times New Roman"/>
          <w:sz w:val="24"/>
          <w:szCs w:val="24"/>
        </w:rPr>
        <w:tab/>
        <w:t>правилам безопасного поведения в быту и на улице;</w:t>
      </w:r>
    </w:p>
    <w:p w:rsidR="00EC4EF0" w:rsidRPr="003A5790" w:rsidRDefault="00EC4EF0" w:rsidP="00EC4EF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•</w:t>
      </w:r>
      <w:r w:rsidRPr="003A5790">
        <w:rPr>
          <w:rFonts w:ascii="Times New Roman" w:hAnsi="Times New Roman" w:cs="Times New Roman"/>
          <w:sz w:val="24"/>
          <w:szCs w:val="24"/>
        </w:rPr>
        <w:tab/>
        <w:t>распознавать основные дорожные знаки;</w:t>
      </w:r>
    </w:p>
    <w:p w:rsidR="00EC4EF0" w:rsidRPr="003A5790" w:rsidRDefault="00EC4EF0" w:rsidP="00EC4EF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•</w:t>
      </w:r>
      <w:r w:rsidRPr="003A5790">
        <w:rPr>
          <w:rFonts w:ascii="Times New Roman" w:hAnsi="Times New Roman" w:cs="Times New Roman"/>
          <w:sz w:val="24"/>
          <w:szCs w:val="24"/>
        </w:rPr>
        <w:tab/>
        <w:t>правилам противопожарной безопасности, основам экологической безопасности;</w:t>
      </w:r>
    </w:p>
    <w:p w:rsidR="00EC4EF0" w:rsidRPr="003A5790" w:rsidRDefault="00EC4EF0" w:rsidP="00EC4EF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•</w:t>
      </w:r>
      <w:r w:rsidRPr="003A5790">
        <w:rPr>
          <w:rFonts w:ascii="Times New Roman" w:hAnsi="Times New Roman" w:cs="Times New Roman"/>
          <w:sz w:val="24"/>
          <w:szCs w:val="24"/>
        </w:rPr>
        <w:tab/>
        <w:t>называть потребности людей, товары и услуги;</w:t>
      </w:r>
    </w:p>
    <w:p w:rsidR="00EC4EF0" w:rsidRPr="003A5790" w:rsidRDefault="00EC4EF0" w:rsidP="00EC4EF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•</w:t>
      </w:r>
      <w:r w:rsidRPr="003A5790">
        <w:rPr>
          <w:rFonts w:ascii="Times New Roman" w:hAnsi="Times New Roman" w:cs="Times New Roman"/>
          <w:sz w:val="24"/>
          <w:szCs w:val="24"/>
        </w:rPr>
        <w:tab/>
        <w:t>определять роль природных богатств в экономике, роль денег в экономике; узнают основы семейного бюджета.</w:t>
      </w:r>
    </w:p>
    <w:p w:rsidR="00EC4EF0" w:rsidRPr="003A5790" w:rsidRDefault="00EC4EF0" w:rsidP="00EC4EF0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A5790">
        <w:rPr>
          <w:rFonts w:ascii="Times New Roman" w:hAnsi="Times New Roman" w:cs="Times New Roman"/>
          <w:i/>
          <w:sz w:val="24"/>
          <w:szCs w:val="24"/>
        </w:rPr>
        <w:t>Третьеклассники получат возможность научиться:</w:t>
      </w:r>
    </w:p>
    <w:p w:rsidR="00EC4EF0" w:rsidRPr="003A5790" w:rsidRDefault="00EC4EF0" w:rsidP="00EC4EF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•</w:t>
      </w:r>
      <w:r w:rsidRPr="003A5790">
        <w:rPr>
          <w:rFonts w:ascii="Times New Roman" w:hAnsi="Times New Roman" w:cs="Times New Roman"/>
          <w:sz w:val="24"/>
          <w:szCs w:val="24"/>
        </w:rPr>
        <w:tab/>
        <w:t>распознавать природные объекты с помощью атласа-определителя; различать наиболее распространённые в данной местности растения, животных, съедобные и несъедобные грибы;</w:t>
      </w:r>
    </w:p>
    <w:p w:rsidR="00EC4EF0" w:rsidRPr="003A5790" w:rsidRDefault="00EC4EF0" w:rsidP="00EC4EF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•</w:t>
      </w:r>
      <w:r w:rsidRPr="003A5790">
        <w:rPr>
          <w:rFonts w:ascii="Times New Roman" w:hAnsi="Times New Roman" w:cs="Times New Roman"/>
          <w:sz w:val="24"/>
          <w:szCs w:val="24"/>
        </w:rPr>
        <w:tab/>
        <w:t>проводить наблюдения природных тел и явлений, простейшие опыты и практические работы, фиксировать их результаты;</w:t>
      </w:r>
    </w:p>
    <w:p w:rsidR="00EC4EF0" w:rsidRPr="003A5790" w:rsidRDefault="00EC4EF0" w:rsidP="00EC4EF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•</w:t>
      </w:r>
      <w:r w:rsidRPr="003A5790">
        <w:rPr>
          <w:rFonts w:ascii="Times New Roman" w:hAnsi="Times New Roman" w:cs="Times New Roman"/>
          <w:sz w:val="24"/>
          <w:szCs w:val="24"/>
        </w:rPr>
        <w:tab/>
        <w:t>объяснять в пределах требований программы взаимосвязи в природе и между природой и человеком;</w:t>
      </w:r>
    </w:p>
    <w:p w:rsidR="00EC4EF0" w:rsidRPr="003A5790" w:rsidRDefault="00EC4EF0" w:rsidP="00EC4EF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•</w:t>
      </w:r>
      <w:r w:rsidRPr="003A5790">
        <w:rPr>
          <w:rFonts w:ascii="Times New Roman" w:hAnsi="Times New Roman" w:cs="Times New Roman"/>
          <w:sz w:val="24"/>
          <w:szCs w:val="24"/>
        </w:rPr>
        <w:tab/>
        <w:t>выполнять правила личного поведения в природе, обосновывать их необходимость; выполнять посильную работу по охране природы;</w:t>
      </w:r>
    </w:p>
    <w:p w:rsidR="00EC4EF0" w:rsidRPr="003A5790" w:rsidRDefault="00EC4EF0" w:rsidP="00EC4EF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•</w:t>
      </w:r>
      <w:r w:rsidRPr="003A5790">
        <w:rPr>
          <w:rFonts w:ascii="Times New Roman" w:hAnsi="Times New Roman" w:cs="Times New Roman"/>
          <w:sz w:val="24"/>
          <w:szCs w:val="24"/>
        </w:rPr>
        <w:tab/>
        <w:t>выполнять правила личной гигиены и безопасности, оказывать первую помощь при небольших повреждениях кожи; правильно обращаться с бытовым фильтром для очистки воды;</w:t>
      </w:r>
    </w:p>
    <w:p w:rsidR="00EC4EF0" w:rsidRPr="003A5790" w:rsidRDefault="00EC4EF0" w:rsidP="00EC4EF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•</w:t>
      </w:r>
      <w:r w:rsidRPr="003A5790">
        <w:rPr>
          <w:rFonts w:ascii="Times New Roman" w:hAnsi="Times New Roman" w:cs="Times New Roman"/>
          <w:sz w:val="24"/>
          <w:szCs w:val="24"/>
        </w:rPr>
        <w:tab/>
        <w:t>владеть простейшими приёмами чтения карты;</w:t>
      </w:r>
    </w:p>
    <w:p w:rsidR="00EC4EF0" w:rsidRPr="003A5790" w:rsidRDefault="00EC4EF0" w:rsidP="00EC4EF0">
      <w:pPr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•</w:t>
      </w:r>
      <w:r w:rsidRPr="003A5790">
        <w:rPr>
          <w:rFonts w:ascii="Times New Roman" w:hAnsi="Times New Roman" w:cs="Times New Roman"/>
          <w:sz w:val="24"/>
          <w:szCs w:val="24"/>
        </w:rPr>
        <w:tab/>
        <w:t>приводить примеры городов России, стран – соседей России, стран зарубежной Европы</w:t>
      </w:r>
    </w:p>
    <w:p w:rsidR="00EC4EF0" w:rsidRPr="003A5790" w:rsidRDefault="00EC4EF0" w:rsidP="00EC4EF0">
      <w:pPr>
        <w:spacing w:line="240" w:lineRule="auto"/>
        <w:ind w:left="567" w:right="567" w:firstLine="34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790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программы</w:t>
      </w:r>
    </w:p>
    <w:p w:rsidR="00EC4EF0" w:rsidRPr="003A5790" w:rsidRDefault="00EC4EF0" w:rsidP="00EC4EF0">
      <w:pPr>
        <w:spacing w:line="240" w:lineRule="auto"/>
        <w:ind w:left="567" w:right="567" w:firstLine="34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790">
        <w:rPr>
          <w:rFonts w:ascii="Times New Roman" w:hAnsi="Times New Roman" w:cs="Times New Roman"/>
          <w:b/>
          <w:sz w:val="24"/>
          <w:szCs w:val="24"/>
        </w:rPr>
        <w:t>Как устроен мир (6 ч)</w:t>
      </w:r>
    </w:p>
    <w:p w:rsidR="00EC4EF0" w:rsidRPr="003A5790" w:rsidRDefault="00EC4EF0" w:rsidP="00EC4EF0">
      <w:pPr>
        <w:spacing w:line="240" w:lineRule="auto"/>
        <w:ind w:left="567" w:right="567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Природа, её разнообразие. Растения, животные, грибы, бактерии – царства живой природы. Связи в природе. Роль природы в жизни людей.</w:t>
      </w:r>
    </w:p>
    <w:p w:rsidR="00EC4EF0" w:rsidRPr="003A5790" w:rsidRDefault="00EC4EF0" w:rsidP="00EC4EF0">
      <w:pPr>
        <w:spacing w:line="240" w:lineRule="auto"/>
        <w:ind w:left="567" w:right="567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Человек – часть природы, разумное существо. Внутренний мир человека. Восприятие, память мышление, воображение – ступеньки познания человеком окружающего мира.</w:t>
      </w:r>
    </w:p>
    <w:p w:rsidR="00EC4EF0" w:rsidRPr="003A5790" w:rsidRDefault="00EC4EF0" w:rsidP="00EC4EF0">
      <w:pPr>
        <w:spacing w:line="240" w:lineRule="auto"/>
        <w:ind w:left="567" w:right="567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Общество. Семья, народ, государство – части общества. Человек – часть общества. Человечество.</w:t>
      </w:r>
    </w:p>
    <w:p w:rsidR="00EC4EF0" w:rsidRPr="003A5790" w:rsidRDefault="00EC4EF0" w:rsidP="00EC4EF0">
      <w:pPr>
        <w:spacing w:line="240" w:lineRule="auto"/>
        <w:ind w:left="567" w:right="567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 xml:space="preserve">Мир глазами эколога. Что такое окружающая среда. Экология – наука о связях между живыми существами и окружающей их средой. Роль экологии в сохранении природного дома человечества. Воздействие людей на природу. Меры по охране природы. </w:t>
      </w:r>
    </w:p>
    <w:p w:rsidR="00EC4EF0" w:rsidRPr="003A5790" w:rsidRDefault="00EC4EF0" w:rsidP="00EC4EF0">
      <w:pPr>
        <w:spacing w:line="240" w:lineRule="auto"/>
        <w:ind w:left="567" w:right="567" w:firstLine="34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790">
        <w:rPr>
          <w:rFonts w:ascii="Times New Roman" w:hAnsi="Times New Roman" w:cs="Times New Roman"/>
          <w:b/>
          <w:sz w:val="24"/>
          <w:szCs w:val="24"/>
        </w:rPr>
        <w:t>Эта удивительная природа (18 ч)</w:t>
      </w:r>
    </w:p>
    <w:p w:rsidR="00EC4EF0" w:rsidRPr="003A5790" w:rsidRDefault="00EC4EF0" w:rsidP="00EC4EF0">
      <w:pPr>
        <w:spacing w:line="240" w:lineRule="auto"/>
        <w:ind w:left="567" w:right="567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Тела, вещества, частицы. Разнообразие веществ. Твёрдые вещества, жидкости и газы.</w:t>
      </w:r>
    </w:p>
    <w:p w:rsidR="00EC4EF0" w:rsidRPr="003A5790" w:rsidRDefault="00EC4EF0" w:rsidP="00EC4EF0">
      <w:pPr>
        <w:spacing w:line="240" w:lineRule="auto"/>
        <w:ind w:left="567" w:right="567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Воздух, его состав и свойства. Значение воздуха для живых организмов. Источники загрязнения воздуха. Охрана воздуха от загрязнений.</w:t>
      </w:r>
    </w:p>
    <w:p w:rsidR="00EC4EF0" w:rsidRPr="003A5790" w:rsidRDefault="00EC4EF0" w:rsidP="00EC4EF0">
      <w:pPr>
        <w:spacing w:line="240" w:lineRule="auto"/>
        <w:ind w:left="567" w:right="567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Вода, её свойства. Три состояния воды. Круговорот воды в природе. Значение воды для живых организмов. Источники загрязнения воды. Охрана воды от загрязнений. Экономия воды в быту.</w:t>
      </w:r>
    </w:p>
    <w:p w:rsidR="00EC4EF0" w:rsidRPr="003A5790" w:rsidRDefault="00EC4EF0" w:rsidP="00EC4EF0">
      <w:pPr>
        <w:spacing w:line="240" w:lineRule="auto"/>
        <w:ind w:left="567" w:right="567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Разрушение твёрдых пород в природе. Почва, её состав. Живые существа почвы. Представление об образовании почвы и роли организмов в этом процессе. Значение почв  для живых организмов. Разрушение почвы в результате непродуманной хозяйственной деятельности людей. Охрана почвы.</w:t>
      </w:r>
    </w:p>
    <w:p w:rsidR="00EC4EF0" w:rsidRPr="003A5790" w:rsidRDefault="00EC4EF0" w:rsidP="00EC4EF0">
      <w:pPr>
        <w:spacing w:line="240" w:lineRule="auto"/>
        <w:ind w:left="567" w:right="567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Растения, их разнообразие. Группы растений (водоросли, мхи, папоротники, хвойные, цветковые), их виды. Дыхание и питание растений. Размножение и развитие растений. Роль растений в природе и жизни человека. Влияние человека на растительный мир. Растения из Красной книги России. Охрана растений.</w:t>
      </w:r>
    </w:p>
    <w:p w:rsidR="00EC4EF0" w:rsidRPr="003A5790" w:rsidRDefault="00EC4EF0" w:rsidP="00EC4EF0">
      <w:pPr>
        <w:spacing w:line="240" w:lineRule="auto"/>
        <w:ind w:left="567" w:right="567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Животные, их разнообразие. Группы животных (насекомые, рыбы, земноводные, пресмыкающиеся, птицы, звери и т.д.).</w:t>
      </w:r>
    </w:p>
    <w:p w:rsidR="00EC4EF0" w:rsidRPr="003A5790" w:rsidRDefault="00EC4EF0" w:rsidP="00EC4EF0">
      <w:pPr>
        <w:spacing w:line="240" w:lineRule="auto"/>
        <w:ind w:left="567" w:right="567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lastRenderedPageBreak/>
        <w:t>Растительноядные, насекомоядные, хищные, всеядные животные. Цепи питания. Сеть питания и экологическая пирамида. Размножение и развитие животных. Роль животных в природе и жизни человека. Влияние человека на животный мир. Животные из Красной книги России. Охрана животных.</w:t>
      </w:r>
    </w:p>
    <w:p w:rsidR="00EC4EF0" w:rsidRPr="003A5790" w:rsidRDefault="00EC4EF0" w:rsidP="00EC4EF0">
      <w:pPr>
        <w:spacing w:line="240" w:lineRule="auto"/>
        <w:ind w:left="567" w:right="567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Грибы, их разнообразие и строение. Роль грибов в природе и жизни человека. Съедобные и несъедобные грибы. Влияние человека на мир грибов. Грибы из Красной книги России. Охрана грибов.</w:t>
      </w:r>
    </w:p>
    <w:p w:rsidR="00EC4EF0" w:rsidRPr="003A5790" w:rsidRDefault="00EC4EF0" w:rsidP="00EC4EF0">
      <w:pPr>
        <w:spacing w:line="240" w:lineRule="auto"/>
        <w:ind w:left="567" w:right="567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Представление о круговороте жизни и его звеньях. Роль почвы в круговороте жизни.</w:t>
      </w:r>
    </w:p>
    <w:p w:rsidR="00EC4EF0" w:rsidRPr="003A5790" w:rsidRDefault="00EC4EF0" w:rsidP="00EC4EF0">
      <w:pPr>
        <w:spacing w:line="240" w:lineRule="auto"/>
        <w:ind w:left="567" w:right="567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b/>
          <w:sz w:val="24"/>
          <w:szCs w:val="24"/>
        </w:rPr>
        <w:t>Практические работы</w:t>
      </w:r>
      <w:r w:rsidRPr="003A5790">
        <w:rPr>
          <w:rFonts w:ascii="Times New Roman" w:hAnsi="Times New Roman" w:cs="Times New Roman"/>
          <w:sz w:val="24"/>
          <w:szCs w:val="24"/>
        </w:rPr>
        <w:t>: тела, вещества, частицы. Обнаружение крахмала в продуктах питания. Свойства воздуха. Свойства воды. Круговорот воды в природе. Состав почвы. Размножение и развитие растений.</w:t>
      </w:r>
    </w:p>
    <w:p w:rsidR="00EC4EF0" w:rsidRPr="003A5790" w:rsidRDefault="00EC4EF0" w:rsidP="00EC4EF0">
      <w:pPr>
        <w:spacing w:line="240" w:lineRule="auto"/>
        <w:ind w:left="567" w:right="567" w:firstLine="34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790">
        <w:rPr>
          <w:rFonts w:ascii="Times New Roman" w:hAnsi="Times New Roman" w:cs="Times New Roman"/>
          <w:b/>
          <w:sz w:val="24"/>
          <w:szCs w:val="24"/>
        </w:rPr>
        <w:t>Мы и наше здоровье (10 ч)</w:t>
      </w:r>
    </w:p>
    <w:p w:rsidR="00EC4EF0" w:rsidRPr="003A5790" w:rsidRDefault="00EC4EF0" w:rsidP="00EC4EF0">
      <w:pPr>
        <w:spacing w:line="240" w:lineRule="auto"/>
        <w:ind w:left="567" w:right="567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Организм человека. Органы и системы органов. Нервная система, её роль в организме человека. Органы чувств (зрение, обоняние, вкус, осязание), их значение и гигиена. Первая помощь при небольших ранениях, ушибах, ожогах, обморожении.</w:t>
      </w:r>
    </w:p>
    <w:p w:rsidR="00EC4EF0" w:rsidRPr="003A5790" w:rsidRDefault="00EC4EF0" w:rsidP="00EC4EF0">
      <w:pPr>
        <w:spacing w:line="240" w:lineRule="auto"/>
        <w:ind w:left="567" w:right="567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Опорно-двигательная система, её роль в организме.</w:t>
      </w:r>
    </w:p>
    <w:p w:rsidR="00EC4EF0" w:rsidRPr="003A5790" w:rsidRDefault="00EC4EF0" w:rsidP="00EC4EF0">
      <w:pPr>
        <w:spacing w:line="240" w:lineRule="auto"/>
        <w:ind w:left="567" w:right="567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Осанка. Значение физического труда и физкультуры для развития скелета и укрепления мышц.</w:t>
      </w:r>
    </w:p>
    <w:p w:rsidR="00EC4EF0" w:rsidRPr="003A5790" w:rsidRDefault="00EC4EF0" w:rsidP="00EC4EF0">
      <w:pPr>
        <w:spacing w:line="240" w:lineRule="auto"/>
        <w:ind w:left="567" w:right="567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Питательные вещества: белки, жиры, углеводы, витамины. Пищеварительная система, её роль в организме. Гигиена питания.</w:t>
      </w:r>
    </w:p>
    <w:p w:rsidR="00EC4EF0" w:rsidRPr="003A5790" w:rsidRDefault="00EC4EF0" w:rsidP="00EC4EF0">
      <w:pPr>
        <w:spacing w:line="240" w:lineRule="auto"/>
        <w:ind w:left="567" w:right="567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Дыхательная и кровеносная системы, их роль в организме.</w:t>
      </w:r>
    </w:p>
    <w:p w:rsidR="00EC4EF0" w:rsidRPr="003A5790" w:rsidRDefault="00EC4EF0" w:rsidP="00EC4EF0">
      <w:pPr>
        <w:spacing w:line="240" w:lineRule="auto"/>
        <w:ind w:left="567" w:right="567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Закаливание воздухом, водой, солнцем. Инфекционные болезни, способы их предупреждения. Аллергия. Здоровый образ жизни. Табак, алкоголь, наркотики – враги здоровья.</w:t>
      </w:r>
    </w:p>
    <w:p w:rsidR="00EC4EF0" w:rsidRPr="003A5790" w:rsidRDefault="00EC4EF0" w:rsidP="00EC4EF0">
      <w:pPr>
        <w:spacing w:line="240" w:lineRule="auto"/>
        <w:ind w:left="567" w:right="567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b/>
          <w:sz w:val="24"/>
          <w:szCs w:val="24"/>
        </w:rPr>
        <w:t>Практические работы:</w:t>
      </w:r>
      <w:r w:rsidRPr="003A5790">
        <w:rPr>
          <w:rFonts w:ascii="Times New Roman" w:hAnsi="Times New Roman" w:cs="Times New Roman"/>
          <w:sz w:val="24"/>
          <w:szCs w:val="24"/>
        </w:rPr>
        <w:t xml:space="preserve"> знакомство с внешним строением кожи. Подсчёт ударов пульса.</w:t>
      </w:r>
    </w:p>
    <w:p w:rsidR="00EC4EF0" w:rsidRPr="003A5790" w:rsidRDefault="00EC4EF0" w:rsidP="00EC4EF0">
      <w:pPr>
        <w:spacing w:line="240" w:lineRule="auto"/>
        <w:ind w:left="567" w:right="567" w:firstLine="34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790">
        <w:rPr>
          <w:rFonts w:ascii="Times New Roman" w:hAnsi="Times New Roman" w:cs="Times New Roman"/>
          <w:b/>
          <w:sz w:val="24"/>
          <w:szCs w:val="24"/>
        </w:rPr>
        <w:t>Наша безопасность (7 ч)</w:t>
      </w:r>
    </w:p>
    <w:p w:rsidR="00EC4EF0" w:rsidRPr="003A5790" w:rsidRDefault="00EC4EF0" w:rsidP="00EC4EF0">
      <w:pPr>
        <w:spacing w:line="240" w:lineRule="auto"/>
        <w:ind w:left="567" w:right="567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Как действовать при возникновении пожара в квартире, при аварии водопровода, утечке газа.</w:t>
      </w:r>
    </w:p>
    <w:p w:rsidR="00EC4EF0" w:rsidRPr="003A5790" w:rsidRDefault="00EC4EF0" w:rsidP="00EC4EF0">
      <w:pPr>
        <w:spacing w:line="240" w:lineRule="auto"/>
        <w:ind w:left="567" w:right="567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lastRenderedPageBreak/>
        <w:t>Правила безопасного поведения пешехода на улице. Безопасность при езде на велосипеде, автомобиле, в общественном транспорте. Дорожные знаки, их роль в обеспечении безопасного движения.</w:t>
      </w:r>
    </w:p>
    <w:p w:rsidR="00EC4EF0" w:rsidRPr="003A5790" w:rsidRDefault="00EC4EF0" w:rsidP="00EC4EF0">
      <w:pPr>
        <w:spacing w:line="240" w:lineRule="auto"/>
        <w:ind w:left="567" w:right="567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 xml:space="preserve"> Основные группы дорожных знаков: предупреждающие, запрещающие, предписывающие, информационно-указательные, знаки сервиса.</w:t>
      </w:r>
    </w:p>
    <w:p w:rsidR="00EC4EF0" w:rsidRPr="003A5790" w:rsidRDefault="00EC4EF0" w:rsidP="00EC4EF0">
      <w:pPr>
        <w:spacing w:line="240" w:lineRule="auto"/>
        <w:ind w:left="567" w:right="567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Опасные места в квартире, доме и его окрестностях: балкон, подоконник, лифт, стройплощадка, трансформаторная будка, пустырь, проходной двор, парк, лес и др. Лёд на улице, водоёме – источник опасности. Правила поведения в опасных местах. Гроза – опасное явление природы. Как вести себя во время грозы.</w:t>
      </w:r>
    </w:p>
    <w:p w:rsidR="00EC4EF0" w:rsidRPr="003A5790" w:rsidRDefault="00EC4EF0" w:rsidP="00EC4EF0">
      <w:pPr>
        <w:spacing w:line="240" w:lineRule="auto"/>
        <w:ind w:left="567" w:right="567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Ядовитые растения и грибы. Как избежать отравления грибами и растениями. Опасные животные. Правила безопасности при обращении с кошкой и собакой.</w:t>
      </w:r>
    </w:p>
    <w:p w:rsidR="00EC4EF0" w:rsidRPr="003A5790" w:rsidRDefault="00EC4EF0" w:rsidP="00EC4EF0">
      <w:pPr>
        <w:spacing w:line="240" w:lineRule="auto"/>
        <w:ind w:left="567" w:right="567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Экологическая безопасность. Как защититься от загрязнённого воздуха и от загрязнённой воды. Бытовой фильтр для очистки воды, его устройство и использование. Как защититься от продуктов питания, содержащих загрязняющие вещества.</w:t>
      </w:r>
    </w:p>
    <w:p w:rsidR="00EC4EF0" w:rsidRPr="003A5790" w:rsidRDefault="00EC4EF0" w:rsidP="00EC4EF0">
      <w:pPr>
        <w:spacing w:line="240" w:lineRule="auto"/>
        <w:ind w:left="567" w:right="567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b/>
          <w:sz w:val="24"/>
          <w:szCs w:val="24"/>
        </w:rPr>
        <w:t xml:space="preserve">Практические работа: </w:t>
      </w:r>
      <w:r w:rsidRPr="003A5790">
        <w:rPr>
          <w:rFonts w:ascii="Times New Roman" w:hAnsi="Times New Roman" w:cs="Times New Roman"/>
          <w:sz w:val="24"/>
          <w:szCs w:val="24"/>
        </w:rPr>
        <w:t>устройство и работа бытового фильтра для очистки воды.</w:t>
      </w:r>
    </w:p>
    <w:p w:rsidR="00EC4EF0" w:rsidRPr="003A5790" w:rsidRDefault="00EC4EF0" w:rsidP="00EC4EF0">
      <w:pPr>
        <w:spacing w:line="240" w:lineRule="auto"/>
        <w:ind w:left="567" w:right="567" w:firstLine="34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790">
        <w:rPr>
          <w:rFonts w:ascii="Times New Roman" w:hAnsi="Times New Roman" w:cs="Times New Roman"/>
          <w:b/>
          <w:sz w:val="24"/>
          <w:szCs w:val="24"/>
        </w:rPr>
        <w:t>Чему учит экономика (12 ч)</w:t>
      </w:r>
    </w:p>
    <w:p w:rsidR="00EC4EF0" w:rsidRPr="003A5790" w:rsidRDefault="00EC4EF0" w:rsidP="00EC4EF0">
      <w:pPr>
        <w:spacing w:line="240" w:lineRule="auto"/>
        <w:ind w:left="567" w:right="567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Потребности людей. Какие потребности удовлетворяет экономика. Что такое товары и услуги.</w:t>
      </w:r>
    </w:p>
    <w:p w:rsidR="00EC4EF0" w:rsidRPr="003A5790" w:rsidRDefault="00EC4EF0" w:rsidP="00EC4EF0">
      <w:pPr>
        <w:spacing w:line="240" w:lineRule="auto"/>
        <w:ind w:left="567" w:right="567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Природные богатства – основа экономики. Капитал и труд, их значение для производства товаров и услуг. Физический и умственный труд. Зависимость успеха труда от образования и здоровья людей.</w:t>
      </w:r>
    </w:p>
    <w:p w:rsidR="00EC4EF0" w:rsidRPr="003A5790" w:rsidRDefault="00EC4EF0" w:rsidP="00EC4EF0">
      <w:pPr>
        <w:spacing w:line="240" w:lineRule="auto"/>
        <w:ind w:left="567" w:right="567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Полезные ископаемые, их разнообразие, роль в экономике. Способы добычи полезных ископаемых. Охрана подземных богатств.</w:t>
      </w:r>
    </w:p>
    <w:p w:rsidR="00EC4EF0" w:rsidRPr="003A5790" w:rsidRDefault="00EC4EF0" w:rsidP="00EC4EF0">
      <w:pPr>
        <w:spacing w:line="240" w:lineRule="auto"/>
        <w:ind w:left="567" w:right="567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Растениеводство и животноводство – отрасли сельского хозяйства. Промышленность и её основные отрасли: электроэнергетика, металлургия, машиностроение, лёгкая промышленность, пищевая промышленность и др.</w:t>
      </w:r>
    </w:p>
    <w:p w:rsidR="00EC4EF0" w:rsidRPr="003A5790" w:rsidRDefault="00EC4EF0" w:rsidP="00EC4EF0">
      <w:pPr>
        <w:spacing w:line="240" w:lineRule="auto"/>
        <w:ind w:left="567" w:right="567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Роль денег в экономике. Денежные единицы разных стран. Заработная плата.</w:t>
      </w:r>
    </w:p>
    <w:p w:rsidR="00EC4EF0" w:rsidRPr="003A5790" w:rsidRDefault="00EC4EF0" w:rsidP="00EC4EF0">
      <w:pPr>
        <w:spacing w:line="240" w:lineRule="auto"/>
        <w:ind w:left="567" w:right="567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Государственный бюджет. Доходы и расходы бюджета. Налоги. На что государство тратит деньги.</w:t>
      </w:r>
    </w:p>
    <w:p w:rsidR="00EC4EF0" w:rsidRPr="003A5790" w:rsidRDefault="00EC4EF0" w:rsidP="00EC4EF0">
      <w:pPr>
        <w:spacing w:line="240" w:lineRule="auto"/>
        <w:ind w:left="567" w:right="567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lastRenderedPageBreak/>
        <w:t xml:space="preserve">Семейный бюджет. Доходы и расходы семьи. Экологические последствия хозяйственной деятельности людей. Загрязнения моря нефтью как пример экологической катастрофы. Экологические прогнозы, их сущность и значение. Построение безопасной экономики – одна из важнейших задач общества в  </w:t>
      </w:r>
      <w:r w:rsidRPr="003A5790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3A5790">
        <w:rPr>
          <w:rFonts w:ascii="Times New Roman" w:hAnsi="Times New Roman" w:cs="Times New Roman"/>
          <w:sz w:val="24"/>
          <w:szCs w:val="24"/>
        </w:rPr>
        <w:t xml:space="preserve"> веке.</w:t>
      </w:r>
    </w:p>
    <w:p w:rsidR="00EC4EF0" w:rsidRPr="003A5790" w:rsidRDefault="00EC4EF0" w:rsidP="00EC4EF0">
      <w:pPr>
        <w:spacing w:line="240" w:lineRule="auto"/>
        <w:ind w:left="567" w:right="567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b/>
          <w:sz w:val="24"/>
          <w:szCs w:val="24"/>
        </w:rPr>
        <w:t xml:space="preserve">Практические работы: </w:t>
      </w:r>
      <w:r w:rsidRPr="003A5790">
        <w:rPr>
          <w:rFonts w:ascii="Times New Roman" w:hAnsi="Times New Roman" w:cs="Times New Roman"/>
          <w:sz w:val="24"/>
          <w:szCs w:val="24"/>
        </w:rPr>
        <w:t>Полезные ископаемые. Знакомство с культурными растениями. Знакомство с различными монетами.</w:t>
      </w:r>
    </w:p>
    <w:p w:rsidR="00EC4EF0" w:rsidRPr="003A5790" w:rsidRDefault="00EC4EF0" w:rsidP="00EC4EF0">
      <w:pPr>
        <w:spacing w:line="240" w:lineRule="auto"/>
        <w:ind w:left="567" w:right="567" w:firstLine="34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790">
        <w:rPr>
          <w:rFonts w:ascii="Times New Roman" w:hAnsi="Times New Roman" w:cs="Times New Roman"/>
          <w:b/>
          <w:sz w:val="24"/>
          <w:szCs w:val="24"/>
        </w:rPr>
        <w:t>Путешествие по городам и странам (15 ч)</w:t>
      </w:r>
    </w:p>
    <w:p w:rsidR="00EC4EF0" w:rsidRPr="003A5790" w:rsidRDefault="00EC4EF0" w:rsidP="003A5790">
      <w:pPr>
        <w:spacing w:line="240" w:lineRule="auto"/>
        <w:ind w:left="567" w:right="567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Города Золотого кольца России – слава и гордость нашей страны. Их прошлое и настоящее, основные достопримечательности, охрана памятников истории и культуры.</w:t>
      </w:r>
    </w:p>
    <w:p w:rsidR="00EC4EF0" w:rsidRPr="003A5790" w:rsidRDefault="00EC4EF0" w:rsidP="003A5790">
      <w:pPr>
        <w:spacing w:line="240" w:lineRule="auto"/>
        <w:ind w:left="567" w:right="567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Страны, граничащие с Россией – наши ближайшие соседи.</w:t>
      </w:r>
    </w:p>
    <w:p w:rsidR="00EC4EF0" w:rsidRPr="003A5790" w:rsidRDefault="00EC4EF0" w:rsidP="003A5790">
      <w:pPr>
        <w:spacing w:line="240" w:lineRule="auto"/>
        <w:ind w:left="567" w:right="567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Страны зарубежной Европы, их многообразие, расположение на карте, столицы, особенности природы, культуры, экономики, основные достопримечательности, знаменитые люди разных стран.</w:t>
      </w:r>
    </w:p>
    <w:p w:rsidR="00EC4EF0" w:rsidRPr="003A5790" w:rsidRDefault="00EC4EF0" w:rsidP="003A5790">
      <w:pPr>
        <w:spacing w:line="240" w:lineRule="auto"/>
        <w:ind w:left="567" w:right="567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>Знаменитые места мира: знакомство с выдающимися памятниками истории и культуры разных стран.</w:t>
      </w:r>
    </w:p>
    <w:p w:rsidR="00EC4EF0" w:rsidRPr="003A5790" w:rsidRDefault="00EC4EF0" w:rsidP="003A5790">
      <w:pPr>
        <w:spacing w:line="240" w:lineRule="auto"/>
        <w:ind w:left="567" w:right="567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A5790">
        <w:rPr>
          <w:rFonts w:ascii="Times New Roman" w:hAnsi="Times New Roman" w:cs="Times New Roman"/>
          <w:sz w:val="24"/>
          <w:szCs w:val="24"/>
        </w:rPr>
        <w:t xml:space="preserve">Бережное отношение к культурному наследию человечества – долг всего общества и каждого человека. </w:t>
      </w:r>
    </w:p>
    <w:p w:rsidR="00EC4EF0" w:rsidRDefault="00EC4EF0" w:rsidP="003A579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5790" w:rsidRDefault="003A5790" w:rsidP="003A579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5790" w:rsidRDefault="003A5790" w:rsidP="003A579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5790" w:rsidRDefault="003A5790" w:rsidP="003A579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5790" w:rsidRDefault="003A5790" w:rsidP="003A579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5790" w:rsidRDefault="003A5790" w:rsidP="003A579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5790" w:rsidRDefault="003A5790" w:rsidP="003A579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5790" w:rsidRDefault="003A5790" w:rsidP="003A579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5790" w:rsidRDefault="003A5790" w:rsidP="003A579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5790" w:rsidRPr="003A5790" w:rsidRDefault="003A5790" w:rsidP="003A579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4EF0" w:rsidRPr="003A5790" w:rsidRDefault="00EC4EF0" w:rsidP="00EC4EF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524D" w:rsidRPr="003A5790" w:rsidRDefault="00B7524D" w:rsidP="00B752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5790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 ПО ОКРУЖАЮЩЕМУ МИРУ, 3 КЛАСС </w:t>
      </w:r>
    </w:p>
    <w:p w:rsidR="00B7524D" w:rsidRPr="003A5790" w:rsidRDefault="00B7524D" w:rsidP="00B752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3"/>
        <w:tblW w:w="0" w:type="auto"/>
        <w:tblLook w:val="04A0"/>
      </w:tblPr>
      <w:tblGrid>
        <w:gridCol w:w="1245"/>
        <w:gridCol w:w="1252"/>
        <w:gridCol w:w="1543"/>
        <w:gridCol w:w="8855"/>
        <w:gridCol w:w="1053"/>
      </w:tblGrid>
      <w:tr w:rsidR="00B7524D" w:rsidRPr="003A5790" w:rsidTr="00B7524D">
        <w:tc>
          <w:tcPr>
            <w:tcW w:w="1245" w:type="dxa"/>
            <w:vMerge w:val="restart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№ урока п/п</w:t>
            </w:r>
          </w:p>
        </w:tc>
        <w:tc>
          <w:tcPr>
            <w:tcW w:w="2795" w:type="dxa"/>
            <w:gridSpan w:val="2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8855" w:type="dxa"/>
            <w:vMerge w:val="restart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Название разделов, тем</w:t>
            </w:r>
          </w:p>
        </w:tc>
        <w:tc>
          <w:tcPr>
            <w:tcW w:w="1053" w:type="dxa"/>
            <w:vMerge w:val="restart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B7524D" w:rsidRPr="003A5790" w:rsidTr="00B7524D">
        <w:tc>
          <w:tcPr>
            <w:tcW w:w="1245" w:type="dxa"/>
            <w:vMerge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 </w:t>
            </w:r>
          </w:p>
        </w:tc>
        <w:tc>
          <w:tcPr>
            <w:tcW w:w="8855" w:type="dxa"/>
            <w:vMerge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3" w:type="dxa"/>
            <w:vMerge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046F" w:rsidRPr="003A5790" w:rsidTr="00972BA3">
        <w:tc>
          <w:tcPr>
            <w:tcW w:w="12895" w:type="dxa"/>
            <w:gridSpan w:val="4"/>
          </w:tcPr>
          <w:p w:rsidR="0081046F" w:rsidRPr="003A5790" w:rsidRDefault="0081046F" w:rsidP="00810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мир</w:t>
            </w:r>
          </w:p>
        </w:tc>
        <w:tc>
          <w:tcPr>
            <w:tcW w:w="1053" w:type="dxa"/>
          </w:tcPr>
          <w:p w:rsidR="0081046F" w:rsidRPr="003A5790" w:rsidRDefault="0081046F" w:rsidP="00B752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81046F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81046F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 xml:space="preserve">Природа </w:t>
            </w:r>
          </w:p>
        </w:tc>
        <w:tc>
          <w:tcPr>
            <w:tcW w:w="1053" w:type="dxa"/>
          </w:tcPr>
          <w:p w:rsidR="00B7524D" w:rsidRPr="003A5790" w:rsidRDefault="0081046F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81046F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81046F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053" w:type="dxa"/>
          </w:tcPr>
          <w:p w:rsidR="00B7524D" w:rsidRPr="003A5790" w:rsidRDefault="0081046F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81046F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81046F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Проект «Богатства, отданные людям»</w:t>
            </w:r>
          </w:p>
        </w:tc>
        <w:tc>
          <w:tcPr>
            <w:tcW w:w="1053" w:type="dxa"/>
          </w:tcPr>
          <w:p w:rsidR="00B7524D" w:rsidRPr="003A5790" w:rsidRDefault="0081046F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81046F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81046F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</w:t>
            </w:r>
          </w:p>
        </w:tc>
        <w:tc>
          <w:tcPr>
            <w:tcW w:w="1053" w:type="dxa"/>
          </w:tcPr>
          <w:p w:rsidR="00B7524D" w:rsidRPr="003A5790" w:rsidRDefault="0081046F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81046F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81046F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Что такое экология</w:t>
            </w:r>
          </w:p>
        </w:tc>
        <w:tc>
          <w:tcPr>
            <w:tcW w:w="1053" w:type="dxa"/>
          </w:tcPr>
          <w:p w:rsidR="00B7524D" w:rsidRPr="003A5790" w:rsidRDefault="0081046F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81046F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81046F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Природа в опасности!</w:t>
            </w:r>
          </w:p>
        </w:tc>
        <w:tc>
          <w:tcPr>
            <w:tcW w:w="1053" w:type="dxa"/>
          </w:tcPr>
          <w:p w:rsidR="00B7524D" w:rsidRPr="003A5790" w:rsidRDefault="0081046F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046F" w:rsidRPr="003A5790" w:rsidTr="00420705">
        <w:tc>
          <w:tcPr>
            <w:tcW w:w="12895" w:type="dxa"/>
            <w:gridSpan w:val="4"/>
          </w:tcPr>
          <w:p w:rsidR="0081046F" w:rsidRPr="003A5790" w:rsidRDefault="0081046F" w:rsidP="00810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b/>
                <w:sz w:val="24"/>
                <w:szCs w:val="24"/>
              </w:rPr>
              <w:t>Эта удивительная природа</w:t>
            </w:r>
          </w:p>
        </w:tc>
        <w:tc>
          <w:tcPr>
            <w:tcW w:w="1053" w:type="dxa"/>
          </w:tcPr>
          <w:p w:rsidR="0081046F" w:rsidRPr="003A5790" w:rsidRDefault="0081046F" w:rsidP="00B752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81046F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81046F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Тела, вещества, частицы</w:t>
            </w:r>
          </w:p>
        </w:tc>
        <w:tc>
          <w:tcPr>
            <w:tcW w:w="1053" w:type="dxa"/>
          </w:tcPr>
          <w:p w:rsidR="00B7524D" w:rsidRPr="003A5790" w:rsidRDefault="0081046F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81046F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81046F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Разнообразие веществ</w:t>
            </w:r>
          </w:p>
        </w:tc>
        <w:tc>
          <w:tcPr>
            <w:tcW w:w="1053" w:type="dxa"/>
          </w:tcPr>
          <w:p w:rsidR="00B7524D" w:rsidRPr="003A5790" w:rsidRDefault="0081046F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81046F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81046F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Воздух и его охрана</w:t>
            </w:r>
          </w:p>
        </w:tc>
        <w:tc>
          <w:tcPr>
            <w:tcW w:w="1053" w:type="dxa"/>
          </w:tcPr>
          <w:p w:rsidR="00B7524D" w:rsidRPr="003A5790" w:rsidRDefault="0081046F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81046F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81046F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 xml:space="preserve">Вода </w:t>
            </w:r>
          </w:p>
        </w:tc>
        <w:tc>
          <w:tcPr>
            <w:tcW w:w="1053" w:type="dxa"/>
          </w:tcPr>
          <w:p w:rsidR="00B7524D" w:rsidRPr="003A5790" w:rsidRDefault="0081046F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81046F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81046F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Превращения и круговорот воды</w:t>
            </w:r>
          </w:p>
        </w:tc>
        <w:tc>
          <w:tcPr>
            <w:tcW w:w="1053" w:type="dxa"/>
          </w:tcPr>
          <w:p w:rsidR="00B7524D" w:rsidRPr="003A5790" w:rsidRDefault="0081046F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81046F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81046F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Берегите воду!</w:t>
            </w:r>
          </w:p>
        </w:tc>
        <w:tc>
          <w:tcPr>
            <w:tcW w:w="1053" w:type="dxa"/>
          </w:tcPr>
          <w:p w:rsidR="00B7524D" w:rsidRPr="003A5790" w:rsidRDefault="0081046F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81046F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81046F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Как разрушаются камни</w:t>
            </w:r>
          </w:p>
        </w:tc>
        <w:tc>
          <w:tcPr>
            <w:tcW w:w="1053" w:type="dxa"/>
          </w:tcPr>
          <w:p w:rsidR="00B7524D" w:rsidRPr="003A5790" w:rsidRDefault="0081046F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81046F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81046F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Что такое почва</w:t>
            </w:r>
          </w:p>
        </w:tc>
        <w:tc>
          <w:tcPr>
            <w:tcW w:w="1053" w:type="dxa"/>
          </w:tcPr>
          <w:p w:rsidR="00B7524D" w:rsidRPr="003A5790" w:rsidRDefault="0081046F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81046F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81046F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Разнообразие растений</w:t>
            </w:r>
          </w:p>
        </w:tc>
        <w:tc>
          <w:tcPr>
            <w:tcW w:w="1053" w:type="dxa"/>
          </w:tcPr>
          <w:p w:rsidR="00B7524D" w:rsidRPr="003A5790" w:rsidRDefault="0081046F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81046F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81046F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Солнце, растения и мы с вами</w:t>
            </w:r>
          </w:p>
        </w:tc>
        <w:tc>
          <w:tcPr>
            <w:tcW w:w="1053" w:type="dxa"/>
          </w:tcPr>
          <w:p w:rsidR="00B7524D" w:rsidRPr="003A5790" w:rsidRDefault="0081046F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F8" w:rsidRPr="003A5790" w:rsidTr="00B7524D">
        <w:tc>
          <w:tcPr>
            <w:tcW w:w="1245" w:type="dxa"/>
          </w:tcPr>
          <w:p w:rsidR="000B22F8" w:rsidRPr="003A5790" w:rsidRDefault="000B22F8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252" w:type="dxa"/>
          </w:tcPr>
          <w:p w:rsidR="000B22F8" w:rsidRPr="003A5790" w:rsidRDefault="000B22F8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0B22F8" w:rsidRPr="003A5790" w:rsidRDefault="000B22F8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0B22F8" w:rsidRPr="003A5790" w:rsidRDefault="000B22F8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Размножение и развитие растений</w:t>
            </w:r>
          </w:p>
        </w:tc>
        <w:tc>
          <w:tcPr>
            <w:tcW w:w="1053" w:type="dxa"/>
          </w:tcPr>
          <w:p w:rsidR="000B22F8" w:rsidRPr="003A5790" w:rsidRDefault="000B22F8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0B22F8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81046F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Охрана растений</w:t>
            </w:r>
          </w:p>
        </w:tc>
        <w:tc>
          <w:tcPr>
            <w:tcW w:w="1053" w:type="dxa"/>
          </w:tcPr>
          <w:p w:rsidR="00B7524D" w:rsidRPr="003A5790" w:rsidRDefault="0081046F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0B22F8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81046F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Разнообразие животных</w:t>
            </w:r>
          </w:p>
        </w:tc>
        <w:tc>
          <w:tcPr>
            <w:tcW w:w="1053" w:type="dxa"/>
          </w:tcPr>
          <w:p w:rsidR="00B7524D" w:rsidRPr="003A5790" w:rsidRDefault="0081046F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0B22F8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81046F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Кто что ест? Проект «Разнообразие природы родного края»</w:t>
            </w:r>
          </w:p>
        </w:tc>
        <w:tc>
          <w:tcPr>
            <w:tcW w:w="1053" w:type="dxa"/>
          </w:tcPr>
          <w:p w:rsidR="00B7524D" w:rsidRPr="003A5790" w:rsidRDefault="0081046F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0B22F8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81046F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Размножение и развитие животных</w:t>
            </w:r>
          </w:p>
        </w:tc>
        <w:tc>
          <w:tcPr>
            <w:tcW w:w="1053" w:type="dxa"/>
          </w:tcPr>
          <w:p w:rsidR="00B7524D" w:rsidRPr="003A5790" w:rsidRDefault="0081046F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0B22F8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81046F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Охрана животных</w:t>
            </w:r>
          </w:p>
        </w:tc>
        <w:tc>
          <w:tcPr>
            <w:tcW w:w="1053" w:type="dxa"/>
          </w:tcPr>
          <w:p w:rsidR="00B7524D" w:rsidRPr="003A5790" w:rsidRDefault="0081046F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0B22F8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81046F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В царстве грибов</w:t>
            </w:r>
          </w:p>
        </w:tc>
        <w:tc>
          <w:tcPr>
            <w:tcW w:w="1053" w:type="dxa"/>
          </w:tcPr>
          <w:p w:rsidR="00B7524D" w:rsidRPr="003A5790" w:rsidRDefault="0081046F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0B22F8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81046F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Великий круговорот жизни</w:t>
            </w:r>
          </w:p>
        </w:tc>
        <w:tc>
          <w:tcPr>
            <w:tcW w:w="1053" w:type="dxa"/>
          </w:tcPr>
          <w:p w:rsidR="00B7524D" w:rsidRPr="003A5790" w:rsidRDefault="0081046F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22F8" w:rsidRPr="003A5790" w:rsidTr="00997734">
        <w:tc>
          <w:tcPr>
            <w:tcW w:w="12895" w:type="dxa"/>
            <w:gridSpan w:val="4"/>
          </w:tcPr>
          <w:p w:rsidR="000B22F8" w:rsidRPr="003A5790" w:rsidRDefault="000B22F8" w:rsidP="000B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b/>
                <w:sz w:val="24"/>
                <w:szCs w:val="24"/>
              </w:rPr>
              <w:t>Мы и наше здоровье</w:t>
            </w:r>
          </w:p>
        </w:tc>
        <w:tc>
          <w:tcPr>
            <w:tcW w:w="1053" w:type="dxa"/>
          </w:tcPr>
          <w:p w:rsidR="000B22F8" w:rsidRPr="003A5790" w:rsidRDefault="000B22F8" w:rsidP="00B752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0B22F8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0B22F8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Организм человека</w:t>
            </w:r>
          </w:p>
        </w:tc>
        <w:tc>
          <w:tcPr>
            <w:tcW w:w="1053" w:type="dxa"/>
          </w:tcPr>
          <w:p w:rsidR="00B7524D" w:rsidRPr="003A5790" w:rsidRDefault="000B22F8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0B22F8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0B22F8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Органы чувств</w:t>
            </w:r>
          </w:p>
        </w:tc>
        <w:tc>
          <w:tcPr>
            <w:tcW w:w="1053" w:type="dxa"/>
          </w:tcPr>
          <w:p w:rsidR="00B7524D" w:rsidRPr="003A5790" w:rsidRDefault="000B22F8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0B22F8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0B22F8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Надёжная защита организма</w:t>
            </w:r>
          </w:p>
        </w:tc>
        <w:tc>
          <w:tcPr>
            <w:tcW w:w="1053" w:type="dxa"/>
          </w:tcPr>
          <w:p w:rsidR="00B7524D" w:rsidRPr="003A5790" w:rsidRDefault="000B22F8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0B22F8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0B22F8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Опора тела и движение</w:t>
            </w:r>
          </w:p>
        </w:tc>
        <w:tc>
          <w:tcPr>
            <w:tcW w:w="1053" w:type="dxa"/>
          </w:tcPr>
          <w:p w:rsidR="00B7524D" w:rsidRPr="003A5790" w:rsidRDefault="000B22F8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0B22F8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0B22F8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Наше питание. Проект «Школа кулинаров».</w:t>
            </w:r>
          </w:p>
        </w:tc>
        <w:tc>
          <w:tcPr>
            <w:tcW w:w="1053" w:type="dxa"/>
          </w:tcPr>
          <w:p w:rsidR="00B7524D" w:rsidRPr="003A5790" w:rsidRDefault="000B22F8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0B22F8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0B22F8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Дыхание и кровообращение</w:t>
            </w:r>
          </w:p>
        </w:tc>
        <w:tc>
          <w:tcPr>
            <w:tcW w:w="1053" w:type="dxa"/>
          </w:tcPr>
          <w:p w:rsidR="00B7524D" w:rsidRPr="003A5790" w:rsidRDefault="000B22F8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0B22F8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0B22F8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Умей предупреждать болезни</w:t>
            </w:r>
          </w:p>
        </w:tc>
        <w:tc>
          <w:tcPr>
            <w:tcW w:w="1053" w:type="dxa"/>
          </w:tcPr>
          <w:p w:rsidR="00B7524D" w:rsidRPr="003A5790" w:rsidRDefault="000B22F8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0B22F8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0B22F8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</w:t>
            </w:r>
          </w:p>
        </w:tc>
        <w:tc>
          <w:tcPr>
            <w:tcW w:w="1053" w:type="dxa"/>
          </w:tcPr>
          <w:p w:rsidR="00B7524D" w:rsidRPr="003A5790" w:rsidRDefault="000B22F8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0B22F8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0B22F8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за первое полугодие</w:t>
            </w:r>
          </w:p>
        </w:tc>
        <w:tc>
          <w:tcPr>
            <w:tcW w:w="1053" w:type="dxa"/>
          </w:tcPr>
          <w:p w:rsidR="00B7524D" w:rsidRPr="003A5790" w:rsidRDefault="000B22F8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0B22F8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0B22F8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Презентация проектов «Богатства, отданные людям», «Разнообразие природы родного края», «</w:t>
            </w:r>
            <w:r w:rsidR="00493152" w:rsidRPr="003A5790">
              <w:rPr>
                <w:rFonts w:ascii="Times New Roman" w:hAnsi="Times New Roman" w:cs="Times New Roman"/>
                <w:sz w:val="24"/>
                <w:szCs w:val="24"/>
              </w:rPr>
              <w:t>Школа кулинаров</w:t>
            </w: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53" w:type="dxa"/>
          </w:tcPr>
          <w:p w:rsidR="00B7524D" w:rsidRPr="003A5790" w:rsidRDefault="000B22F8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93152" w:rsidRPr="003A5790" w:rsidTr="00E77138">
        <w:tc>
          <w:tcPr>
            <w:tcW w:w="12895" w:type="dxa"/>
            <w:gridSpan w:val="4"/>
          </w:tcPr>
          <w:p w:rsidR="00493152" w:rsidRPr="003A5790" w:rsidRDefault="00493152" w:rsidP="004931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b/>
                <w:sz w:val="24"/>
                <w:szCs w:val="24"/>
              </w:rPr>
              <w:t>Наша безопасность</w:t>
            </w:r>
          </w:p>
        </w:tc>
        <w:tc>
          <w:tcPr>
            <w:tcW w:w="1053" w:type="dxa"/>
          </w:tcPr>
          <w:p w:rsidR="00493152" w:rsidRPr="003A5790" w:rsidRDefault="00493152" w:rsidP="00B752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493152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C242FF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Огонь, вода и газ</w:t>
            </w:r>
          </w:p>
        </w:tc>
        <w:tc>
          <w:tcPr>
            <w:tcW w:w="1053" w:type="dxa"/>
          </w:tcPr>
          <w:p w:rsidR="00B7524D" w:rsidRPr="003A5790" w:rsidRDefault="00493152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493152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C242FF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Чтобы путь был счастливым</w:t>
            </w:r>
          </w:p>
        </w:tc>
        <w:tc>
          <w:tcPr>
            <w:tcW w:w="1053" w:type="dxa"/>
          </w:tcPr>
          <w:p w:rsidR="00B7524D" w:rsidRPr="003A5790" w:rsidRDefault="00493152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493152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C0074A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Дорожные знаки</w:t>
            </w:r>
          </w:p>
        </w:tc>
        <w:tc>
          <w:tcPr>
            <w:tcW w:w="1053" w:type="dxa"/>
          </w:tcPr>
          <w:p w:rsidR="00B7524D" w:rsidRPr="003A5790" w:rsidRDefault="00493152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493152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C0074A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Проект «Кто нас защищает»</w:t>
            </w:r>
          </w:p>
        </w:tc>
        <w:tc>
          <w:tcPr>
            <w:tcW w:w="1053" w:type="dxa"/>
          </w:tcPr>
          <w:p w:rsidR="00B7524D" w:rsidRPr="003A5790" w:rsidRDefault="00493152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493152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C0074A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Опасные места</w:t>
            </w:r>
          </w:p>
        </w:tc>
        <w:tc>
          <w:tcPr>
            <w:tcW w:w="1053" w:type="dxa"/>
          </w:tcPr>
          <w:p w:rsidR="00B7524D" w:rsidRPr="003A5790" w:rsidRDefault="00493152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493152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C0074A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Природа и наша безопасность</w:t>
            </w:r>
          </w:p>
        </w:tc>
        <w:tc>
          <w:tcPr>
            <w:tcW w:w="1053" w:type="dxa"/>
          </w:tcPr>
          <w:p w:rsidR="00B7524D" w:rsidRPr="003A5790" w:rsidRDefault="00493152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493152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C0074A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Экологическая безопасность</w:t>
            </w:r>
          </w:p>
        </w:tc>
        <w:tc>
          <w:tcPr>
            <w:tcW w:w="1053" w:type="dxa"/>
          </w:tcPr>
          <w:p w:rsidR="00B7524D" w:rsidRPr="003A5790" w:rsidRDefault="00493152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074A" w:rsidRPr="003A5790" w:rsidTr="001E0B91">
        <w:tc>
          <w:tcPr>
            <w:tcW w:w="12895" w:type="dxa"/>
            <w:gridSpan w:val="4"/>
          </w:tcPr>
          <w:p w:rsidR="00C0074A" w:rsidRPr="003A5790" w:rsidRDefault="00C0074A" w:rsidP="00C007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b/>
                <w:sz w:val="24"/>
                <w:szCs w:val="24"/>
              </w:rPr>
              <w:t>Чему учит экономика</w:t>
            </w:r>
          </w:p>
        </w:tc>
        <w:tc>
          <w:tcPr>
            <w:tcW w:w="1053" w:type="dxa"/>
          </w:tcPr>
          <w:p w:rsidR="00C0074A" w:rsidRPr="003A5790" w:rsidRDefault="00C0074A" w:rsidP="00B752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C0074A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Для чего нужна экономика</w:t>
            </w:r>
          </w:p>
        </w:tc>
        <w:tc>
          <w:tcPr>
            <w:tcW w:w="1053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C0074A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Природные богатства и труд людей – основа экономики</w:t>
            </w:r>
          </w:p>
        </w:tc>
        <w:tc>
          <w:tcPr>
            <w:tcW w:w="1053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C0074A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Полезные ископаемые</w:t>
            </w:r>
          </w:p>
        </w:tc>
        <w:tc>
          <w:tcPr>
            <w:tcW w:w="1053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C0074A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 xml:space="preserve">Растениеводство </w:t>
            </w:r>
          </w:p>
        </w:tc>
        <w:tc>
          <w:tcPr>
            <w:tcW w:w="1053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C0074A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 xml:space="preserve">Животноводство </w:t>
            </w:r>
          </w:p>
        </w:tc>
        <w:tc>
          <w:tcPr>
            <w:tcW w:w="1053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C0074A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Какая бывает промышленность</w:t>
            </w:r>
          </w:p>
        </w:tc>
        <w:tc>
          <w:tcPr>
            <w:tcW w:w="1053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C0074A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Проект «Экономика родного края»</w:t>
            </w:r>
          </w:p>
        </w:tc>
        <w:tc>
          <w:tcPr>
            <w:tcW w:w="1053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C0074A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Что такое деньги</w:t>
            </w:r>
          </w:p>
        </w:tc>
        <w:tc>
          <w:tcPr>
            <w:tcW w:w="1053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C0074A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Государственный бюджет</w:t>
            </w:r>
          </w:p>
        </w:tc>
        <w:tc>
          <w:tcPr>
            <w:tcW w:w="1053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C0074A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Семейный бюджет</w:t>
            </w:r>
          </w:p>
        </w:tc>
        <w:tc>
          <w:tcPr>
            <w:tcW w:w="1053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C0074A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Экономика и экология</w:t>
            </w:r>
          </w:p>
        </w:tc>
        <w:tc>
          <w:tcPr>
            <w:tcW w:w="1053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C0074A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Экономика и экология</w:t>
            </w:r>
          </w:p>
        </w:tc>
        <w:tc>
          <w:tcPr>
            <w:tcW w:w="1053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074A" w:rsidRPr="003A5790" w:rsidTr="004576A9">
        <w:tc>
          <w:tcPr>
            <w:tcW w:w="12895" w:type="dxa"/>
            <w:gridSpan w:val="4"/>
          </w:tcPr>
          <w:p w:rsidR="00C0074A" w:rsidRPr="003A5790" w:rsidRDefault="00C0074A" w:rsidP="00C007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Путешествия по городам и странам</w:t>
            </w:r>
          </w:p>
        </w:tc>
        <w:tc>
          <w:tcPr>
            <w:tcW w:w="1053" w:type="dxa"/>
          </w:tcPr>
          <w:p w:rsidR="00C0074A" w:rsidRPr="003A5790" w:rsidRDefault="00C0074A" w:rsidP="00B752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C0074A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Золотое кольцо России</w:t>
            </w:r>
          </w:p>
        </w:tc>
        <w:tc>
          <w:tcPr>
            <w:tcW w:w="1053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C0074A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Золотое кольцо России</w:t>
            </w:r>
          </w:p>
        </w:tc>
        <w:tc>
          <w:tcPr>
            <w:tcW w:w="1053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C0074A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Золотое кольцо России</w:t>
            </w:r>
          </w:p>
        </w:tc>
        <w:tc>
          <w:tcPr>
            <w:tcW w:w="1053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C0074A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Проект «Музей путешествий»</w:t>
            </w:r>
          </w:p>
        </w:tc>
        <w:tc>
          <w:tcPr>
            <w:tcW w:w="1053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C0074A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Наши ближайшие соседи</w:t>
            </w:r>
          </w:p>
        </w:tc>
        <w:tc>
          <w:tcPr>
            <w:tcW w:w="1053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C0074A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На севере Европы</w:t>
            </w:r>
          </w:p>
        </w:tc>
        <w:tc>
          <w:tcPr>
            <w:tcW w:w="1053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C0074A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Что такое Бенилюкс</w:t>
            </w:r>
          </w:p>
        </w:tc>
        <w:tc>
          <w:tcPr>
            <w:tcW w:w="1053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C0074A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В центре Европы</w:t>
            </w:r>
          </w:p>
        </w:tc>
        <w:tc>
          <w:tcPr>
            <w:tcW w:w="1053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C0074A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По Франции и Великобритании (Франция)</w:t>
            </w:r>
          </w:p>
        </w:tc>
        <w:tc>
          <w:tcPr>
            <w:tcW w:w="1053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C0074A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По Франции и Великобритании (Великобритания)</w:t>
            </w:r>
          </w:p>
        </w:tc>
        <w:tc>
          <w:tcPr>
            <w:tcW w:w="1053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50501E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На юге Европы</w:t>
            </w:r>
          </w:p>
        </w:tc>
        <w:tc>
          <w:tcPr>
            <w:tcW w:w="1053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50501E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По знаменитым местам мира</w:t>
            </w:r>
          </w:p>
        </w:tc>
        <w:tc>
          <w:tcPr>
            <w:tcW w:w="1053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50501E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за второе полугодие</w:t>
            </w:r>
          </w:p>
        </w:tc>
        <w:tc>
          <w:tcPr>
            <w:tcW w:w="1053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50501E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Презентация проектов «Кто нас защищает», «Экономика родного края», «Музей путешествий»</w:t>
            </w:r>
          </w:p>
        </w:tc>
        <w:tc>
          <w:tcPr>
            <w:tcW w:w="1053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524D" w:rsidRPr="003A5790" w:rsidTr="00B7524D">
        <w:tc>
          <w:tcPr>
            <w:tcW w:w="1245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52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B7524D" w:rsidRPr="003A5790" w:rsidRDefault="00B7524D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B7524D" w:rsidRPr="003A5790" w:rsidRDefault="0050501E" w:rsidP="00810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Презентация проектов «Кто нас защищает», «Экономика родного края», «Музей путешествий»</w:t>
            </w:r>
          </w:p>
        </w:tc>
        <w:tc>
          <w:tcPr>
            <w:tcW w:w="1053" w:type="dxa"/>
          </w:tcPr>
          <w:p w:rsidR="00B7524D" w:rsidRPr="003A5790" w:rsidRDefault="00C0074A" w:rsidP="00B75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80B54" w:rsidRPr="003A5790" w:rsidRDefault="00480B54">
      <w:pPr>
        <w:rPr>
          <w:sz w:val="24"/>
          <w:szCs w:val="24"/>
        </w:rPr>
      </w:pPr>
    </w:p>
    <w:p w:rsidR="003A5790" w:rsidRDefault="003A5790">
      <w:pPr>
        <w:rPr>
          <w:sz w:val="24"/>
          <w:szCs w:val="24"/>
        </w:rPr>
      </w:pPr>
    </w:p>
    <w:p w:rsidR="003A5790" w:rsidRDefault="003A5790">
      <w:pPr>
        <w:rPr>
          <w:sz w:val="24"/>
          <w:szCs w:val="24"/>
        </w:rPr>
      </w:pPr>
    </w:p>
    <w:p w:rsidR="003A5790" w:rsidRDefault="003A5790">
      <w:pPr>
        <w:rPr>
          <w:sz w:val="24"/>
          <w:szCs w:val="24"/>
        </w:rPr>
      </w:pPr>
    </w:p>
    <w:p w:rsidR="003A5790" w:rsidRDefault="003A5790">
      <w:pPr>
        <w:rPr>
          <w:sz w:val="24"/>
          <w:szCs w:val="24"/>
        </w:rPr>
      </w:pPr>
    </w:p>
    <w:p w:rsidR="003A5790" w:rsidRPr="003A5790" w:rsidRDefault="003A5790">
      <w:pPr>
        <w:rPr>
          <w:sz w:val="24"/>
          <w:szCs w:val="24"/>
        </w:rPr>
      </w:pPr>
      <w:bookmarkStart w:id="0" w:name="_GoBack"/>
      <w:bookmarkEnd w:id="0"/>
    </w:p>
    <w:p w:rsidR="003A5790" w:rsidRPr="003A5790" w:rsidRDefault="003A5790" w:rsidP="003A5790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57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Лист корректировки Рабочей программы</w:t>
      </w:r>
    </w:p>
    <w:p w:rsidR="003A5790" w:rsidRPr="003A5790" w:rsidRDefault="003A5790" w:rsidP="003A5790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110"/>
        <w:tblW w:w="14034" w:type="dxa"/>
        <w:tblInd w:w="-34" w:type="dxa"/>
        <w:tblLayout w:type="fixed"/>
        <w:tblLook w:val="04A0"/>
      </w:tblPr>
      <w:tblGrid>
        <w:gridCol w:w="1135"/>
        <w:gridCol w:w="1417"/>
        <w:gridCol w:w="1843"/>
        <w:gridCol w:w="2693"/>
        <w:gridCol w:w="3260"/>
        <w:gridCol w:w="1985"/>
        <w:gridCol w:w="1701"/>
      </w:tblGrid>
      <w:tr w:rsidR="003A5790" w:rsidRPr="003A5790" w:rsidTr="001C5621">
        <w:tc>
          <w:tcPr>
            <w:tcW w:w="1135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урока </w:t>
            </w:r>
          </w:p>
        </w:tc>
        <w:tc>
          <w:tcPr>
            <w:tcW w:w="1417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843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проведения</w:t>
            </w:r>
          </w:p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A5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фактич</w:t>
            </w:r>
            <w:proofErr w:type="spellEnd"/>
            <w:r w:rsidRPr="003A5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 внесения изменений</w:t>
            </w:r>
          </w:p>
        </w:tc>
        <w:tc>
          <w:tcPr>
            <w:tcW w:w="3260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Корректирующие мероприятия</w:t>
            </w:r>
          </w:p>
        </w:tc>
        <w:tc>
          <w:tcPr>
            <w:tcW w:w="1985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 внёсшего изменения</w:t>
            </w:r>
          </w:p>
        </w:tc>
        <w:tc>
          <w:tcPr>
            <w:tcW w:w="1701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57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 зам. директора по УВР</w:t>
            </w:r>
          </w:p>
        </w:tc>
      </w:tr>
      <w:tr w:rsidR="003A5790" w:rsidRPr="003A5790" w:rsidTr="001C5621">
        <w:tc>
          <w:tcPr>
            <w:tcW w:w="1135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5790" w:rsidRPr="003A5790" w:rsidTr="001C5621">
        <w:tc>
          <w:tcPr>
            <w:tcW w:w="1135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5790" w:rsidRPr="003A5790" w:rsidTr="001C5621">
        <w:trPr>
          <w:trHeight w:val="70"/>
        </w:trPr>
        <w:tc>
          <w:tcPr>
            <w:tcW w:w="1135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5790" w:rsidRPr="003A5790" w:rsidTr="001C5621">
        <w:trPr>
          <w:trHeight w:val="70"/>
        </w:trPr>
        <w:tc>
          <w:tcPr>
            <w:tcW w:w="1135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5790" w:rsidRPr="003A5790" w:rsidTr="001C5621">
        <w:trPr>
          <w:trHeight w:val="70"/>
        </w:trPr>
        <w:tc>
          <w:tcPr>
            <w:tcW w:w="1135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5790" w:rsidRPr="003A5790" w:rsidTr="001C5621">
        <w:trPr>
          <w:trHeight w:val="70"/>
        </w:trPr>
        <w:tc>
          <w:tcPr>
            <w:tcW w:w="1135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5790" w:rsidRPr="003A5790" w:rsidTr="001C5621">
        <w:trPr>
          <w:trHeight w:val="70"/>
        </w:trPr>
        <w:tc>
          <w:tcPr>
            <w:tcW w:w="1135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5790" w:rsidRPr="003A5790" w:rsidTr="001C5621">
        <w:trPr>
          <w:trHeight w:val="70"/>
        </w:trPr>
        <w:tc>
          <w:tcPr>
            <w:tcW w:w="1135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5790" w:rsidRPr="003A5790" w:rsidRDefault="003A5790" w:rsidP="003A5790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A5790" w:rsidRPr="003A5790" w:rsidRDefault="003A5790" w:rsidP="003A5790">
      <w:pPr>
        <w:spacing w:after="289" w:line="240" w:lineRule="auto"/>
        <w:ind w:left="10" w:right="5803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A5790" w:rsidRPr="003A5790" w:rsidRDefault="003A5790" w:rsidP="003A57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A5790" w:rsidRPr="003A5790" w:rsidRDefault="003A5790">
      <w:pPr>
        <w:rPr>
          <w:sz w:val="24"/>
          <w:szCs w:val="24"/>
        </w:rPr>
      </w:pPr>
    </w:p>
    <w:sectPr w:rsidR="003A5790" w:rsidRPr="003A5790" w:rsidSect="00B7524D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B7524D"/>
    <w:rsid w:val="000B22F8"/>
    <w:rsid w:val="003A5790"/>
    <w:rsid w:val="00480B54"/>
    <w:rsid w:val="00493152"/>
    <w:rsid w:val="0050501E"/>
    <w:rsid w:val="0072684F"/>
    <w:rsid w:val="0081046F"/>
    <w:rsid w:val="00B15913"/>
    <w:rsid w:val="00B7524D"/>
    <w:rsid w:val="00C0074A"/>
    <w:rsid w:val="00C242FF"/>
    <w:rsid w:val="00C248B7"/>
    <w:rsid w:val="00EC4E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24D"/>
  </w:style>
  <w:style w:type="paragraph" w:styleId="1">
    <w:name w:val="heading 1"/>
    <w:basedOn w:val="a"/>
    <w:next w:val="a"/>
    <w:link w:val="10"/>
    <w:uiPriority w:val="9"/>
    <w:qFormat/>
    <w:rsid w:val="00B159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159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1591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159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1591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B1591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B1591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B1591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B1591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59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159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1591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159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1591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B1591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B1591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B1591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B1591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B159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B159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B1591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B1591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ubtle Emphasis"/>
    <w:basedOn w:val="a0"/>
    <w:uiPriority w:val="19"/>
    <w:qFormat/>
    <w:rsid w:val="00B15913"/>
    <w:rPr>
      <w:i/>
      <w:iCs/>
      <w:color w:val="808080" w:themeColor="text1" w:themeTint="7F"/>
    </w:rPr>
  </w:style>
  <w:style w:type="character" w:styleId="a8">
    <w:name w:val="Emphasis"/>
    <w:basedOn w:val="a0"/>
    <w:uiPriority w:val="20"/>
    <w:qFormat/>
    <w:rsid w:val="00B15913"/>
    <w:rPr>
      <w:i/>
      <w:iCs/>
    </w:rPr>
  </w:style>
  <w:style w:type="character" w:styleId="a9">
    <w:name w:val="Intense Emphasis"/>
    <w:basedOn w:val="a0"/>
    <w:uiPriority w:val="21"/>
    <w:qFormat/>
    <w:rsid w:val="00B15913"/>
    <w:rPr>
      <w:b/>
      <w:bCs/>
      <w:i/>
      <w:iCs/>
      <w:color w:val="4F81BD" w:themeColor="accent1"/>
    </w:rPr>
  </w:style>
  <w:style w:type="character" w:styleId="aa">
    <w:name w:val="Strong"/>
    <w:basedOn w:val="a0"/>
    <w:uiPriority w:val="22"/>
    <w:qFormat/>
    <w:rsid w:val="00B15913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B15913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15913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rsid w:val="00B1591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B15913"/>
    <w:rPr>
      <w:b/>
      <w:bCs/>
      <w:i/>
      <w:iCs/>
      <w:color w:val="4F81BD" w:themeColor="accent1"/>
    </w:rPr>
  </w:style>
  <w:style w:type="character" w:styleId="ad">
    <w:name w:val="Subtle Reference"/>
    <w:basedOn w:val="a0"/>
    <w:uiPriority w:val="31"/>
    <w:qFormat/>
    <w:rsid w:val="00B15913"/>
    <w:rPr>
      <w:smallCaps/>
      <w:color w:val="C0504D" w:themeColor="accent2"/>
      <w:u w:val="single"/>
    </w:rPr>
  </w:style>
  <w:style w:type="character" w:styleId="ae">
    <w:name w:val="Intense Reference"/>
    <w:basedOn w:val="a0"/>
    <w:uiPriority w:val="32"/>
    <w:qFormat/>
    <w:rsid w:val="00B15913"/>
    <w:rPr>
      <w:b/>
      <w:bCs/>
      <w:smallCaps/>
      <w:color w:val="C0504D" w:themeColor="accent2"/>
      <w:spacing w:val="5"/>
      <w:u w:val="single"/>
    </w:rPr>
  </w:style>
  <w:style w:type="character" w:styleId="af">
    <w:name w:val="Book Title"/>
    <w:basedOn w:val="a0"/>
    <w:uiPriority w:val="33"/>
    <w:qFormat/>
    <w:rsid w:val="00B15913"/>
    <w:rPr>
      <w:b/>
      <w:bCs/>
      <w:smallCaps/>
      <w:spacing w:val="5"/>
    </w:rPr>
  </w:style>
  <w:style w:type="paragraph" w:styleId="af0">
    <w:name w:val="List Paragraph"/>
    <w:basedOn w:val="a"/>
    <w:uiPriority w:val="34"/>
    <w:qFormat/>
    <w:rsid w:val="00B15913"/>
    <w:pPr>
      <w:ind w:left="720"/>
      <w:contextualSpacing/>
    </w:pPr>
  </w:style>
  <w:style w:type="character" w:styleId="af1">
    <w:name w:val="Hyperlink"/>
    <w:basedOn w:val="a0"/>
    <w:uiPriority w:val="99"/>
    <w:unhideWhenUsed/>
    <w:rsid w:val="00B15913"/>
    <w:rPr>
      <w:color w:val="0000FF" w:themeColor="hyperlink"/>
      <w:u w:val="single"/>
    </w:rPr>
  </w:style>
  <w:style w:type="character" w:styleId="af2">
    <w:name w:val="FollowedHyperlink"/>
    <w:basedOn w:val="a0"/>
    <w:uiPriority w:val="99"/>
    <w:unhideWhenUsed/>
    <w:rsid w:val="00B15913"/>
    <w:rPr>
      <w:color w:val="800080" w:themeColor="followedHyperlink"/>
      <w:u w:val="single"/>
    </w:rPr>
  </w:style>
  <w:style w:type="table" w:styleId="af3">
    <w:name w:val="Table Grid"/>
    <w:basedOn w:val="a1"/>
    <w:uiPriority w:val="59"/>
    <w:rsid w:val="00B752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3"/>
    <w:uiPriority w:val="39"/>
    <w:rsid w:val="00EC4E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f3"/>
    <w:uiPriority w:val="59"/>
    <w:rsid w:val="003A579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7268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268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6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9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</Template>
  <TotalTime>216</TotalTime>
  <Pages>14</Pages>
  <Words>2530</Words>
  <Characters>14422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Цветополь</dc:creator>
  <cp:keywords/>
  <dc:description/>
  <cp:lastModifiedBy>Skola</cp:lastModifiedBy>
  <cp:revision>6</cp:revision>
  <dcterms:created xsi:type="dcterms:W3CDTF">2016-08-26T10:52:00Z</dcterms:created>
  <dcterms:modified xsi:type="dcterms:W3CDTF">2016-10-14T05:39:00Z</dcterms:modified>
</cp:coreProperties>
</file>